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85ED7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A35F9A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7F4640A1" w14:textId="77777777" w:rsidR="00E16228" w:rsidRPr="00E16228" w:rsidRDefault="00E16228" w:rsidP="00E16228">
      <w:pPr>
        <w:rPr>
          <w:color w:val="000000"/>
          <w:sz w:val="22"/>
        </w:rPr>
      </w:pPr>
    </w:p>
    <w:p w14:paraId="080B1E3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Дата:17.10.25 Время:08:49:35</w:t>
      </w:r>
    </w:p>
    <w:p w14:paraId="4B537980" w14:textId="77777777" w:rsidR="00E16228" w:rsidRPr="00E16228" w:rsidRDefault="00E16228" w:rsidP="00E16228">
      <w:pPr>
        <w:rPr>
          <w:color w:val="000000"/>
          <w:sz w:val="22"/>
        </w:rPr>
      </w:pPr>
    </w:p>
    <w:p w14:paraId="446C9186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6B1493B3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4EA847F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731BC06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0007, Вариант 1 ТОО "BAZA Construction", месторождение Западный-Камыс</w:t>
      </w:r>
    </w:p>
    <w:p w14:paraId="36498117" w14:textId="77777777" w:rsidR="00E16228" w:rsidRPr="00E16228" w:rsidRDefault="00E16228" w:rsidP="00E16228">
      <w:pPr>
        <w:rPr>
          <w:color w:val="000000"/>
          <w:sz w:val="22"/>
        </w:rPr>
      </w:pPr>
    </w:p>
    <w:p w14:paraId="7F9CC4E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6004, Пылящая поверхность</w:t>
      </w:r>
    </w:p>
    <w:p w14:paraId="58CFA28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421C012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6515460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B072F9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4715FF" w14:textId="77777777" w:rsidR="00E16228" w:rsidRPr="00E16228" w:rsidRDefault="00E16228" w:rsidP="00E16228">
      <w:pPr>
        <w:rPr>
          <w:color w:val="000000"/>
          <w:sz w:val="22"/>
        </w:rPr>
      </w:pPr>
    </w:p>
    <w:p w14:paraId="45DE6F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7D20C37" w14:textId="77777777" w:rsidR="00E16228" w:rsidRPr="00E16228" w:rsidRDefault="00E16228" w:rsidP="00E16228">
      <w:pPr>
        <w:rPr>
          <w:color w:val="000000"/>
          <w:sz w:val="22"/>
        </w:rPr>
      </w:pPr>
    </w:p>
    <w:p w14:paraId="34F1CCE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5BDBA8A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72072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Весовая доля пылевой фракции в материале (табл.3.1.1), </w:t>
      </w:r>
      <w:r w:rsidRPr="00E16228">
        <w:rPr>
          <w:b/>
          <w:i/>
          <w:color w:val="000000"/>
          <w:sz w:val="22"/>
        </w:rPr>
        <w:t xml:space="preserve">K1 = </w:t>
      </w:r>
      <w:r w:rsidRPr="00E16228">
        <w:rPr>
          <w:b/>
          <w:color w:val="000000"/>
        </w:rPr>
        <w:t>0.04</w:t>
      </w:r>
    </w:p>
    <w:p w14:paraId="30B0DA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Доля пыли, переходящей в аэрозоль (табл.3.1.1), </w:t>
      </w:r>
      <w:r w:rsidRPr="00E16228">
        <w:rPr>
          <w:b/>
          <w:i/>
          <w:color w:val="000000"/>
          <w:sz w:val="22"/>
        </w:rPr>
        <w:t xml:space="preserve">K2 = </w:t>
      </w:r>
      <w:r w:rsidRPr="00E16228">
        <w:rPr>
          <w:b/>
          <w:color w:val="000000"/>
        </w:rPr>
        <w:t>0.01</w:t>
      </w:r>
    </w:p>
    <w:p w14:paraId="417A8DEE" w14:textId="77777777" w:rsidR="00E16228" w:rsidRPr="00E16228" w:rsidRDefault="00E16228" w:rsidP="00E16228">
      <w:pPr>
        <w:rPr>
          <w:b/>
          <w:color w:val="000000"/>
        </w:rPr>
      </w:pPr>
    </w:p>
    <w:p w14:paraId="43745DB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E64EC4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ECE0D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1686CB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A3BF0E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FF2F8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2C31D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03322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111D95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3E634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C2018B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76E1A9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5E48A3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BD1A5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1E8B4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Высота падения материала, м, </w:t>
      </w:r>
      <w:r w:rsidRPr="00E16228">
        <w:rPr>
          <w:b/>
          <w:i/>
          <w:color w:val="000000"/>
          <w:sz w:val="22"/>
        </w:rPr>
        <w:t xml:space="preserve">GB = </w:t>
      </w:r>
      <w:r w:rsidRPr="00E16228">
        <w:rPr>
          <w:b/>
          <w:color w:val="000000"/>
        </w:rPr>
        <w:t>2</w:t>
      </w:r>
    </w:p>
    <w:p w14:paraId="4B79DC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16228">
        <w:rPr>
          <w:b/>
          <w:i/>
          <w:color w:val="000000"/>
          <w:sz w:val="22"/>
        </w:rPr>
        <w:t xml:space="preserve">B = </w:t>
      </w:r>
      <w:r w:rsidRPr="00E16228">
        <w:rPr>
          <w:b/>
          <w:color w:val="000000"/>
        </w:rPr>
        <w:t>0.7</w:t>
      </w:r>
    </w:p>
    <w:p w14:paraId="46C94D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16228">
        <w:rPr>
          <w:b/>
          <w:i/>
          <w:color w:val="000000"/>
          <w:sz w:val="22"/>
        </w:rPr>
        <w:t xml:space="preserve">GMAX = </w:t>
      </w:r>
      <w:r w:rsidRPr="00E16228">
        <w:rPr>
          <w:b/>
          <w:color w:val="000000"/>
        </w:rPr>
        <w:t>436.91</w:t>
      </w:r>
    </w:p>
    <w:p w14:paraId="62385D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16228">
        <w:rPr>
          <w:b/>
          <w:i/>
          <w:color w:val="000000"/>
          <w:sz w:val="22"/>
        </w:rPr>
        <w:t xml:space="preserve">GGOD = </w:t>
      </w:r>
      <w:r w:rsidRPr="00E16228">
        <w:rPr>
          <w:b/>
          <w:color w:val="000000"/>
        </w:rPr>
        <w:t>8655698</w:t>
      </w:r>
    </w:p>
    <w:p w14:paraId="458A95D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B713A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Вид работ: Пересыпка</w:t>
      </w:r>
    </w:p>
    <w:p w14:paraId="3A6129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(3.1.1), </w:t>
      </w:r>
      <w:r w:rsidRPr="00E16228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16228">
        <w:rPr>
          <w:b/>
          <w:color w:val="000000"/>
        </w:rPr>
        <w:t>0.3466</w:t>
      </w:r>
    </w:p>
    <w:p w14:paraId="6B5393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(3.1.2),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K1 · K2 · K3SR · K4 · K5 · K7 · K8 · K9 · KE · B · GGOD · (1-NJ) = </w:t>
      </w:r>
      <w:r w:rsidRPr="00E16228">
        <w:rPr>
          <w:b/>
          <w:color w:val="000000"/>
        </w:rPr>
        <w:t>0.04 · 0.01 · 1.2 · 1 · 0.2 · 0.2 · 1 · 1 · 1 · 0.7 · 8655698 · (1-0.85) = 17.45</w:t>
      </w:r>
    </w:p>
    <w:p w14:paraId="3C03F456" w14:textId="77777777" w:rsidR="00E16228" w:rsidRPr="00E16228" w:rsidRDefault="00E16228" w:rsidP="00E16228">
      <w:pPr>
        <w:rPr>
          <w:color w:val="000000"/>
          <w:sz w:val="22"/>
        </w:rPr>
      </w:pPr>
    </w:p>
    <w:p w14:paraId="3C2099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MAX(G,GC) = </w:t>
      </w:r>
      <w:r w:rsidRPr="00E16228">
        <w:rPr>
          <w:b/>
          <w:color w:val="000000"/>
        </w:rPr>
        <w:t>0.3466</w:t>
      </w:r>
    </w:p>
    <w:p w14:paraId="38A5C3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+ 17.45 = 17.45</w:t>
      </w:r>
    </w:p>
    <w:p w14:paraId="33AFC379" w14:textId="77777777" w:rsidR="00E16228" w:rsidRPr="00E16228" w:rsidRDefault="00E16228" w:rsidP="00E16228">
      <w:pPr>
        <w:rPr>
          <w:b/>
          <w:color w:val="000000"/>
        </w:rPr>
      </w:pPr>
    </w:p>
    <w:p w14:paraId="64C520D9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4F1D7507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F022" w14:textId="381F655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1EAB" w14:textId="27804FC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698E" w14:textId="0080E7C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217C" w14:textId="6C485B0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5A4D52C4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7BD0" w14:textId="636D1DF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DD76" w14:textId="6C22803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E4A" w14:textId="029E8E4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8B4" w14:textId="17C45B9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17.45</w:t>
            </w:r>
          </w:p>
        </w:tc>
      </w:tr>
    </w:tbl>
    <w:p w14:paraId="4F050D9E" w14:textId="78EADA49" w:rsidR="00E16228" w:rsidRPr="00E16228" w:rsidRDefault="00E16228" w:rsidP="00E16228">
      <w:pPr>
        <w:rPr>
          <w:color w:val="000000"/>
          <w:sz w:val="22"/>
        </w:rPr>
      </w:pPr>
    </w:p>
    <w:p w14:paraId="6FBE4E22" w14:textId="77777777" w:rsidR="00E16228" w:rsidRPr="00E16228" w:rsidRDefault="00E16228" w:rsidP="00E16228">
      <w:pPr>
        <w:rPr>
          <w:color w:val="000000"/>
          <w:sz w:val="22"/>
        </w:rPr>
      </w:pPr>
    </w:p>
    <w:p w14:paraId="0CFE5E14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67CDE704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5101F2B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79FF12E1" w14:textId="77777777" w:rsidR="00E16228" w:rsidRPr="00E16228" w:rsidRDefault="00E16228" w:rsidP="00E16228">
      <w:pPr>
        <w:rPr>
          <w:color w:val="000000"/>
          <w:sz w:val="22"/>
        </w:rPr>
      </w:pPr>
    </w:p>
    <w:p w14:paraId="6FC6249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Дата:17.10.25 Время:08:50:09</w:t>
      </w:r>
    </w:p>
    <w:p w14:paraId="4125513A" w14:textId="77777777" w:rsidR="00E16228" w:rsidRPr="00E16228" w:rsidRDefault="00E16228" w:rsidP="00E16228">
      <w:pPr>
        <w:rPr>
          <w:color w:val="000000"/>
          <w:sz w:val="22"/>
        </w:rPr>
      </w:pPr>
    </w:p>
    <w:p w14:paraId="481C85DB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2C766687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4710DC1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31269B2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0007, Вариант 1 ТОО "BAZA Construction", месторождение Западный-Камыс</w:t>
      </w:r>
    </w:p>
    <w:p w14:paraId="5EFD6D7F" w14:textId="77777777" w:rsidR="00E16228" w:rsidRPr="00E16228" w:rsidRDefault="00E16228" w:rsidP="00E16228">
      <w:pPr>
        <w:rPr>
          <w:color w:val="000000"/>
          <w:sz w:val="22"/>
        </w:rPr>
      </w:pPr>
    </w:p>
    <w:p w14:paraId="331955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6005, Пылящая поверхность</w:t>
      </w:r>
    </w:p>
    <w:p w14:paraId="6DAC1AF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26DC20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013527F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35BC75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A56A82E" w14:textId="77777777" w:rsidR="00E16228" w:rsidRPr="00E16228" w:rsidRDefault="00E16228" w:rsidP="00E16228">
      <w:pPr>
        <w:rPr>
          <w:color w:val="000000"/>
          <w:sz w:val="22"/>
        </w:rPr>
      </w:pPr>
    </w:p>
    <w:p w14:paraId="45F1B7B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5D8EBB1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31FD79A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грузоподъемность (табл.3.3.1), </w:t>
      </w:r>
      <w:r w:rsidRPr="00E16228">
        <w:rPr>
          <w:b/>
          <w:i/>
          <w:color w:val="000000"/>
          <w:sz w:val="22"/>
        </w:rPr>
        <w:t xml:space="preserve">C1 = </w:t>
      </w:r>
      <w:r w:rsidRPr="00E16228">
        <w:rPr>
          <w:b/>
          <w:color w:val="000000"/>
        </w:rPr>
        <w:t>2.5</w:t>
      </w:r>
    </w:p>
    <w:p w14:paraId="6A43ACA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721B95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передвижения (табл.3.3.2), </w:t>
      </w:r>
      <w:r w:rsidRPr="00E16228">
        <w:rPr>
          <w:b/>
          <w:i/>
          <w:color w:val="000000"/>
          <w:sz w:val="22"/>
        </w:rPr>
        <w:t xml:space="preserve">C2 = </w:t>
      </w:r>
      <w:r w:rsidRPr="00E16228">
        <w:rPr>
          <w:b/>
          <w:color w:val="000000"/>
        </w:rPr>
        <w:t>2.75</w:t>
      </w:r>
    </w:p>
    <w:p w14:paraId="3DAD461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Состояние дороги: Дорога без покрытия (грунтовая)</w:t>
      </w:r>
    </w:p>
    <w:p w14:paraId="2B35196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состояние дороги (табл.3.3.3), </w:t>
      </w:r>
      <w:r w:rsidRPr="00E16228">
        <w:rPr>
          <w:b/>
          <w:i/>
          <w:color w:val="000000"/>
          <w:sz w:val="22"/>
        </w:rPr>
        <w:t xml:space="preserve">C3 = </w:t>
      </w:r>
      <w:r w:rsidRPr="00E16228">
        <w:rPr>
          <w:b/>
          <w:color w:val="000000"/>
        </w:rPr>
        <w:t>1</w:t>
      </w:r>
    </w:p>
    <w:p w14:paraId="0BF18A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E16228">
        <w:rPr>
          <w:b/>
          <w:i/>
          <w:color w:val="000000"/>
          <w:sz w:val="22"/>
        </w:rPr>
        <w:t xml:space="preserve">N1 = </w:t>
      </w:r>
      <w:r w:rsidRPr="00E16228">
        <w:rPr>
          <w:b/>
          <w:color w:val="000000"/>
        </w:rPr>
        <w:t>16</w:t>
      </w:r>
    </w:p>
    <w:p w14:paraId="7923C1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16228">
        <w:rPr>
          <w:b/>
          <w:i/>
          <w:color w:val="000000"/>
          <w:sz w:val="22"/>
        </w:rPr>
        <w:t xml:space="preserve">L = </w:t>
      </w:r>
      <w:r w:rsidRPr="00E16228">
        <w:rPr>
          <w:b/>
          <w:color w:val="000000"/>
        </w:rPr>
        <w:t>1.5</w:t>
      </w:r>
    </w:p>
    <w:p w14:paraId="36A844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ходок (туда + обратно) всего транспорта в час,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4.3</w:t>
      </w:r>
    </w:p>
    <w:p w14:paraId="5274F6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долю пыли, уносимой в атмосферу, </w:t>
      </w:r>
      <w:r w:rsidRPr="00E16228">
        <w:rPr>
          <w:b/>
          <w:i/>
          <w:color w:val="000000"/>
          <w:sz w:val="22"/>
        </w:rPr>
        <w:t xml:space="preserve">C7 = </w:t>
      </w:r>
      <w:r w:rsidRPr="00E16228">
        <w:rPr>
          <w:b/>
          <w:color w:val="000000"/>
        </w:rPr>
        <w:t>0.01</w:t>
      </w:r>
    </w:p>
    <w:p w14:paraId="2393A0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Пылевыделение в атмосферу на 1 км пробега, г/км, </w:t>
      </w:r>
      <w:r w:rsidRPr="00E16228">
        <w:rPr>
          <w:b/>
          <w:i/>
          <w:color w:val="000000"/>
          <w:sz w:val="22"/>
        </w:rPr>
        <w:t xml:space="preserve">Q1 = </w:t>
      </w:r>
      <w:r w:rsidRPr="00E16228">
        <w:rPr>
          <w:b/>
          <w:color w:val="000000"/>
        </w:rPr>
        <w:t>1450</w:t>
      </w:r>
    </w:p>
    <w:p w14:paraId="20D07F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поверхностного слоя дороги,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57B3C0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увлажненность дороги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0150FF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16228">
        <w:rPr>
          <w:b/>
          <w:i/>
          <w:color w:val="000000"/>
          <w:sz w:val="22"/>
        </w:rPr>
        <w:t xml:space="preserve">C4 = </w:t>
      </w:r>
      <w:r w:rsidRPr="00E16228">
        <w:rPr>
          <w:b/>
          <w:color w:val="000000"/>
        </w:rPr>
        <w:t>1.45</w:t>
      </w:r>
    </w:p>
    <w:p w14:paraId="52431F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16228">
        <w:rPr>
          <w:b/>
          <w:i/>
          <w:color w:val="000000"/>
          <w:sz w:val="22"/>
        </w:rPr>
        <w:t xml:space="preserve">V1 = </w:t>
      </w:r>
      <w:r w:rsidRPr="00E16228">
        <w:rPr>
          <w:b/>
          <w:color w:val="000000"/>
        </w:rPr>
        <w:t>3.2</w:t>
      </w:r>
    </w:p>
    <w:p w14:paraId="11C65D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16228">
        <w:rPr>
          <w:b/>
          <w:i/>
          <w:color w:val="000000"/>
          <w:sz w:val="22"/>
        </w:rPr>
        <w:t xml:space="preserve">V2 = </w:t>
      </w:r>
      <w:r w:rsidRPr="00E16228">
        <w:rPr>
          <w:b/>
          <w:color w:val="000000"/>
        </w:rPr>
        <w:t>30</w:t>
      </w:r>
    </w:p>
    <w:p w14:paraId="5E330F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обдува, м/с, </w:t>
      </w:r>
      <w:r w:rsidRPr="00E16228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16228">
        <w:rPr>
          <w:b/>
          <w:color w:val="000000"/>
        </w:rPr>
        <w:t>5.16</w:t>
      </w:r>
    </w:p>
    <w:p w14:paraId="352522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16228">
        <w:rPr>
          <w:b/>
          <w:i/>
          <w:color w:val="000000"/>
          <w:sz w:val="22"/>
        </w:rPr>
        <w:t xml:space="preserve">C5 = </w:t>
      </w:r>
      <w:r w:rsidRPr="00E16228">
        <w:rPr>
          <w:b/>
          <w:color w:val="000000"/>
        </w:rPr>
        <w:t>1.26</w:t>
      </w:r>
    </w:p>
    <w:p w14:paraId="68BE1B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Площадь открытой поверхности материала в кузове,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19.2</w:t>
      </w:r>
    </w:p>
    <w:p w14:paraId="584FE8C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Перевозимый материал: Песчаник</w:t>
      </w:r>
    </w:p>
    <w:p w14:paraId="29B185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4E74E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4DA7AA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16228">
        <w:rPr>
          <w:b/>
          <w:i/>
          <w:color w:val="000000"/>
          <w:sz w:val="22"/>
        </w:rPr>
        <w:t xml:space="preserve">K5M = </w:t>
      </w:r>
      <w:r w:rsidRPr="00E16228">
        <w:rPr>
          <w:b/>
          <w:color w:val="000000"/>
        </w:rPr>
        <w:t>0.2</w:t>
      </w:r>
    </w:p>
    <w:p w14:paraId="12B254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B9B88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C4E6C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5239D84" w14:textId="77777777" w:rsidR="00E16228" w:rsidRPr="00E16228" w:rsidRDefault="00E16228" w:rsidP="00E16228">
      <w:pPr>
        <w:rPr>
          <w:b/>
          <w:color w:val="000000"/>
        </w:rPr>
      </w:pPr>
    </w:p>
    <w:p w14:paraId="285D164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91CA0B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8C140F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(3.3.1),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C1 · C2 · C3 · K5 · C7 · N · L · Q1 / 3600 + C4 · C5 · K5M · Q · S · N1 = </w:t>
      </w:r>
      <w:r w:rsidRPr="00E16228">
        <w:rPr>
          <w:b/>
          <w:color w:val="000000"/>
        </w:rPr>
        <w:t>2.5 · 2.75 · 1 · 0.2 · 0.01 · 4.3 · 1.5 · 1450 / 3600 + 1.45 · 1.26 · 0.2 · 0.005 · 19.2 · 16 = 0.597</w:t>
      </w:r>
    </w:p>
    <w:p w14:paraId="55A742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(3.3.2),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0.0864 · G · (365-(TSP + TD)) = </w:t>
      </w:r>
      <w:r w:rsidRPr="00E16228">
        <w:rPr>
          <w:b/>
          <w:color w:val="000000"/>
        </w:rPr>
        <w:t>0.0864 · 0.597 · (365-(150 + 30)) = 9.54</w:t>
      </w:r>
    </w:p>
    <w:p w14:paraId="77D9D9A7" w14:textId="77777777" w:rsidR="00E16228" w:rsidRPr="00E16228" w:rsidRDefault="00E16228" w:rsidP="00E16228">
      <w:pPr>
        <w:rPr>
          <w:b/>
          <w:color w:val="000000"/>
        </w:rPr>
      </w:pPr>
    </w:p>
    <w:p w14:paraId="73C3C483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091A2410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3E4" w14:textId="4AE63BA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89C1" w14:textId="7D8C28B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87B" w14:textId="050328F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A896" w14:textId="6548150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2352B6AD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C0F" w14:textId="3736CA8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D3E" w14:textId="4C04D2B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8A4C" w14:textId="7015AF3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6C3" w14:textId="0AEFDC4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9.54</w:t>
            </w:r>
          </w:p>
        </w:tc>
      </w:tr>
    </w:tbl>
    <w:p w14:paraId="5B65C49A" w14:textId="7B7FE010" w:rsidR="00E16228" w:rsidRPr="00E16228" w:rsidRDefault="00E16228" w:rsidP="00E16228">
      <w:pPr>
        <w:rPr>
          <w:color w:val="000000"/>
          <w:sz w:val="22"/>
        </w:rPr>
      </w:pPr>
    </w:p>
    <w:p w14:paraId="08F0D1E3" w14:textId="77777777" w:rsidR="00E16228" w:rsidRPr="00E16228" w:rsidRDefault="00E16228" w:rsidP="00E16228">
      <w:pPr>
        <w:rPr>
          <w:color w:val="000000"/>
          <w:sz w:val="22"/>
        </w:rPr>
      </w:pPr>
    </w:p>
    <w:p w14:paraId="2904FF9A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27881FB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1702F593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DD167E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02142B09" w14:textId="77777777" w:rsidR="00E16228" w:rsidRPr="00E16228" w:rsidRDefault="00E16228" w:rsidP="00E16228">
      <w:pPr>
        <w:rPr>
          <w:color w:val="000000"/>
          <w:sz w:val="22"/>
        </w:rPr>
      </w:pPr>
    </w:p>
    <w:p w14:paraId="20D4223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Дата:17.10.25 Время:08:53:12</w:t>
      </w:r>
    </w:p>
    <w:p w14:paraId="60F1CC52" w14:textId="77777777" w:rsidR="00E16228" w:rsidRPr="00E16228" w:rsidRDefault="00E16228" w:rsidP="00E16228">
      <w:pPr>
        <w:rPr>
          <w:color w:val="000000"/>
          <w:sz w:val="22"/>
        </w:rPr>
      </w:pPr>
    </w:p>
    <w:p w14:paraId="08B65E12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56ACB81F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65C26F3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3EC5D5D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0007, Вариант 1 ТОО "BAZA Construction", месторождение Западный-Камыс</w:t>
      </w:r>
    </w:p>
    <w:p w14:paraId="03D0008F" w14:textId="77777777" w:rsidR="00E16228" w:rsidRPr="00E16228" w:rsidRDefault="00E16228" w:rsidP="00E16228">
      <w:pPr>
        <w:rPr>
          <w:color w:val="000000"/>
          <w:sz w:val="22"/>
        </w:rPr>
      </w:pPr>
    </w:p>
    <w:p w14:paraId="16995A2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6006, Пылящая поверхность</w:t>
      </w:r>
    </w:p>
    <w:p w14:paraId="7EDC7A8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6006 01, Буровые работы ROC L6</w:t>
      </w:r>
    </w:p>
    <w:p w14:paraId="600F55B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570B804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64D4902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3DE3179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18ED4EF" w14:textId="77777777" w:rsidR="00E16228" w:rsidRPr="00E16228" w:rsidRDefault="00E16228" w:rsidP="00E16228">
      <w:pPr>
        <w:rPr>
          <w:color w:val="000000"/>
          <w:sz w:val="22"/>
        </w:rPr>
      </w:pPr>
    </w:p>
    <w:p w14:paraId="2C4E26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6875BD49" w14:textId="77777777" w:rsidR="00E16228" w:rsidRPr="00E16228" w:rsidRDefault="00E16228" w:rsidP="00E16228">
      <w:pPr>
        <w:rPr>
          <w:color w:val="000000"/>
          <w:sz w:val="22"/>
        </w:rPr>
      </w:pPr>
    </w:p>
    <w:p w14:paraId="7402250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Вид работ: Буровые работы</w:t>
      </w:r>
    </w:p>
    <w:p w14:paraId="696E3C2D" w14:textId="77777777" w:rsidR="00E16228" w:rsidRPr="00E16228" w:rsidRDefault="00E16228" w:rsidP="00E16228">
      <w:pPr>
        <w:rPr>
          <w:color w:val="000000"/>
          <w:sz w:val="22"/>
        </w:rPr>
      </w:pPr>
    </w:p>
    <w:p w14:paraId="4A6716E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5D5B01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E16228">
        <w:rPr>
          <w:b/>
          <w:i/>
          <w:color w:val="000000"/>
          <w:sz w:val="22"/>
        </w:rPr>
        <w:t xml:space="preserve">G1 = </w:t>
      </w:r>
      <w:r w:rsidRPr="00E16228">
        <w:rPr>
          <w:b/>
          <w:color w:val="000000"/>
        </w:rPr>
        <w:t>0.325</w:t>
      </w:r>
    </w:p>
    <w:p w14:paraId="61B188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Общее кол-во буровых станков, шт., </w:t>
      </w:r>
      <w:r w:rsidRPr="00E16228">
        <w:rPr>
          <w:b/>
          <w:i/>
          <w:color w:val="000000"/>
          <w:sz w:val="22"/>
        </w:rPr>
        <w:t xml:space="preserve">_KOLIV_ = </w:t>
      </w:r>
      <w:r w:rsidRPr="00E16228">
        <w:rPr>
          <w:b/>
          <w:color w:val="000000"/>
        </w:rPr>
        <w:t>1</w:t>
      </w:r>
    </w:p>
    <w:p w14:paraId="140F8F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1</w:t>
      </w:r>
    </w:p>
    <w:p w14:paraId="0467AE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Время работы одного станка, ч/год, </w:t>
      </w:r>
      <w:r w:rsidRPr="00E16228">
        <w:rPr>
          <w:b/>
          <w:i/>
          <w:color w:val="000000"/>
          <w:sz w:val="22"/>
        </w:rPr>
        <w:t xml:space="preserve">_T_ = </w:t>
      </w:r>
      <w:r w:rsidRPr="00E16228">
        <w:rPr>
          <w:b/>
          <w:color w:val="000000"/>
        </w:rPr>
        <w:t>4623.3</w:t>
      </w:r>
    </w:p>
    <w:p w14:paraId="04C09489" w14:textId="77777777" w:rsidR="00E16228" w:rsidRPr="00E16228" w:rsidRDefault="00E16228" w:rsidP="00E16228">
      <w:pPr>
        <w:rPr>
          <w:b/>
          <w:color w:val="000000"/>
        </w:rPr>
      </w:pPr>
    </w:p>
    <w:p w14:paraId="368306A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83FBAA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4463E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из разовых выбросов, г/c (5.1),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G1 · N = </w:t>
      </w:r>
      <w:r w:rsidRPr="00E16228">
        <w:rPr>
          <w:b/>
          <w:color w:val="000000"/>
        </w:rPr>
        <w:t>0.325 · 1 = 0.325</w:t>
      </w:r>
    </w:p>
    <w:p w14:paraId="263467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G1 · _KOLIV_ · _T_ · 0.0036 = </w:t>
      </w:r>
      <w:r w:rsidRPr="00E16228">
        <w:rPr>
          <w:b/>
          <w:color w:val="000000"/>
        </w:rPr>
        <w:t>0.325 · 1 · 4623.3 · 0.0036 = 5.409261</w:t>
      </w:r>
    </w:p>
    <w:p w14:paraId="0EAC74B1" w14:textId="77777777" w:rsidR="00E16228" w:rsidRPr="00E16228" w:rsidRDefault="00E16228" w:rsidP="00E16228">
      <w:pPr>
        <w:rPr>
          <w:color w:val="000000"/>
          <w:sz w:val="22"/>
        </w:rPr>
      </w:pPr>
    </w:p>
    <w:p w14:paraId="30E52AB2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2B29C916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C99D" w14:textId="7D14232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485A" w14:textId="0896CC3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8701" w14:textId="1C263E4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F0D5" w14:textId="022F851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3849BB96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4354" w14:textId="7FAE36B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CB7" w14:textId="5976FB4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218" w14:textId="4492AE2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5D8" w14:textId="4A2F11F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5.409261</w:t>
            </w:r>
          </w:p>
        </w:tc>
      </w:tr>
    </w:tbl>
    <w:p w14:paraId="37589577" w14:textId="090571A3" w:rsidR="00E16228" w:rsidRPr="00E16228" w:rsidRDefault="00E16228" w:rsidP="00E16228">
      <w:pPr>
        <w:rPr>
          <w:color w:val="000000"/>
          <w:sz w:val="22"/>
        </w:rPr>
      </w:pPr>
    </w:p>
    <w:p w14:paraId="3005F91C" w14:textId="77777777" w:rsidR="00E16228" w:rsidRPr="00E16228" w:rsidRDefault="00E16228" w:rsidP="00E16228">
      <w:pPr>
        <w:rPr>
          <w:color w:val="000000"/>
          <w:sz w:val="22"/>
        </w:rPr>
      </w:pPr>
    </w:p>
    <w:p w14:paraId="5D77D728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03DEC94A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6A7071B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B6A136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56700F84" w14:textId="77777777" w:rsidR="00E16228" w:rsidRPr="00E16228" w:rsidRDefault="00E16228" w:rsidP="00E16228">
      <w:pPr>
        <w:rPr>
          <w:color w:val="000000"/>
          <w:sz w:val="22"/>
        </w:rPr>
      </w:pPr>
    </w:p>
    <w:p w14:paraId="1932635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Дата:17.10.25 Время:08:53:27</w:t>
      </w:r>
    </w:p>
    <w:p w14:paraId="30C2049F" w14:textId="77777777" w:rsidR="00E16228" w:rsidRPr="00E16228" w:rsidRDefault="00E16228" w:rsidP="00E16228">
      <w:pPr>
        <w:rPr>
          <w:color w:val="000000"/>
          <w:sz w:val="22"/>
        </w:rPr>
      </w:pPr>
    </w:p>
    <w:p w14:paraId="6885389A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00C6F124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6CC3BA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473B4C4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0007, Вариант 1 ТОО "BAZA Construction", месторождение Западный-Камыс</w:t>
      </w:r>
    </w:p>
    <w:p w14:paraId="4CD10D2B" w14:textId="77777777" w:rsidR="00E16228" w:rsidRPr="00E16228" w:rsidRDefault="00E16228" w:rsidP="00E16228">
      <w:pPr>
        <w:rPr>
          <w:color w:val="000000"/>
          <w:sz w:val="22"/>
        </w:rPr>
      </w:pPr>
    </w:p>
    <w:p w14:paraId="281313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6006, Пылящая поверхность</w:t>
      </w:r>
    </w:p>
    <w:p w14:paraId="34C0B35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6006 02, Буровые работы СБШ-250 МН</w:t>
      </w:r>
    </w:p>
    <w:p w14:paraId="70A0727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64D8227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1864A0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68683EF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1D82298" w14:textId="77777777" w:rsidR="00E16228" w:rsidRPr="00E16228" w:rsidRDefault="00E16228" w:rsidP="00E16228">
      <w:pPr>
        <w:rPr>
          <w:color w:val="000000"/>
          <w:sz w:val="22"/>
        </w:rPr>
      </w:pPr>
    </w:p>
    <w:p w14:paraId="1DB9F06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60AF1CE8" w14:textId="77777777" w:rsidR="00E16228" w:rsidRPr="00E16228" w:rsidRDefault="00E16228" w:rsidP="00E16228">
      <w:pPr>
        <w:rPr>
          <w:color w:val="000000"/>
          <w:sz w:val="22"/>
        </w:rPr>
      </w:pPr>
    </w:p>
    <w:p w14:paraId="2370939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Вид работ: Буровые работы</w:t>
      </w:r>
    </w:p>
    <w:p w14:paraId="514069D6" w14:textId="77777777" w:rsidR="00E16228" w:rsidRPr="00E16228" w:rsidRDefault="00E16228" w:rsidP="00E16228">
      <w:pPr>
        <w:rPr>
          <w:color w:val="000000"/>
          <w:sz w:val="22"/>
        </w:rPr>
      </w:pPr>
    </w:p>
    <w:p w14:paraId="568A88F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16BE06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E16228">
        <w:rPr>
          <w:b/>
          <w:i/>
          <w:color w:val="000000"/>
          <w:sz w:val="22"/>
        </w:rPr>
        <w:t xml:space="preserve">G1 = </w:t>
      </w:r>
      <w:r w:rsidRPr="00E16228">
        <w:rPr>
          <w:b/>
          <w:color w:val="000000"/>
        </w:rPr>
        <w:t>0.325</w:t>
      </w:r>
    </w:p>
    <w:p w14:paraId="338BF2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Общее кол-во буровых станков, шт., </w:t>
      </w:r>
      <w:r w:rsidRPr="00E16228">
        <w:rPr>
          <w:b/>
          <w:i/>
          <w:color w:val="000000"/>
          <w:sz w:val="22"/>
        </w:rPr>
        <w:t xml:space="preserve">_KOLIV_ = </w:t>
      </w:r>
      <w:r w:rsidRPr="00E16228">
        <w:rPr>
          <w:b/>
          <w:color w:val="000000"/>
        </w:rPr>
        <w:t>3</w:t>
      </w:r>
    </w:p>
    <w:p w14:paraId="29DC87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3</w:t>
      </w:r>
    </w:p>
    <w:p w14:paraId="4E57F2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Время работы одного станка, ч/год, </w:t>
      </w:r>
      <w:r w:rsidRPr="00E16228">
        <w:rPr>
          <w:b/>
          <w:i/>
          <w:color w:val="000000"/>
          <w:sz w:val="22"/>
        </w:rPr>
        <w:t xml:space="preserve">_T_ = </w:t>
      </w:r>
      <w:r w:rsidRPr="00E16228">
        <w:rPr>
          <w:b/>
          <w:color w:val="000000"/>
        </w:rPr>
        <w:t>7381</w:t>
      </w:r>
    </w:p>
    <w:p w14:paraId="001D0DC7" w14:textId="77777777" w:rsidR="00E16228" w:rsidRPr="00E16228" w:rsidRDefault="00E16228" w:rsidP="00E16228">
      <w:pPr>
        <w:rPr>
          <w:b/>
          <w:color w:val="000000"/>
        </w:rPr>
      </w:pPr>
    </w:p>
    <w:p w14:paraId="062778B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6F1B9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9D2F0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из разовых выбросов, г/c (5.1),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G1 · N = </w:t>
      </w:r>
      <w:r w:rsidRPr="00E16228">
        <w:rPr>
          <w:b/>
          <w:color w:val="000000"/>
        </w:rPr>
        <w:t>0.325 · 3 = 0.975</w:t>
      </w:r>
    </w:p>
    <w:p w14:paraId="1160F6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G1 · _KOLIV_ · _T_ · 0.0036 = </w:t>
      </w:r>
      <w:r w:rsidRPr="00E16228">
        <w:rPr>
          <w:b/>
          <w:color w:val="000000"/>
        </w:rPr>
        <w:t>0.325 · 3 · 7381 · 0.0036 = 25.90731</w:t>
      </w:r>
    </w:p>
    <w:p w14:paraId="76095EE1" w14:textId="77777777" w:rsidR="00E16228" w:rsidRPr="00E16228" w:rsidRDefault="00E16228" w:rsidP="00E16228">
      <w:pPr>
        <w:rPr>
          <w:color w:val="000000"/>
          <w:sz w:val="22"/>
        </w:rPr>
      </w:pPr>
    </w:p>
    <w:p w14:paraId="248CF2DE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6181E64E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4E2C" w14:textId="4F6D3AB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E01A" w14:textId="2C726C6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180" w14:textId="3CB570C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1CFD" w14:textId="17B549F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1002BC9F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187" w14:textId="540ACB7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1D1" w14:textId="3D2BAA4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3421" w14:textId="4F306C2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881E" w14:textId="0FB16EB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25.90731</w:t>
            </w:r>
          </w:p>
        </w:tc>
      </w:tr>
    </w:tbl>
    <w:p w14:paraId="67656ED1" w14:textId="6089E116" w:rsidR="00E16228" w:rsidRPr="00E16228" w:rsidRDefault="00E16228" w:rsidP="00E16228">
      <w:pPr>
        <w:rPr>
          <w:color w:val="000000"/>
          <w:sz w:val="22"/>
        </w:rPr>
      </w:pPr>
    </w:p>
    <w:p w14:paraId="7B251467" w14:textId="77777777" w:rsidR="00E16228" w:rsidRPr="00E16228" w:rsidRDefault="00E16228" w:rsidP="00E16228">
      <w:pPr>
        <w:rPr>
          <w:color w:val="000000"/>
          <w:sz w:val="22"/>
        </w:rPr>
      </w:pPr>
    </w:p>
    <w:p w14:paraId="29E7A018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8327310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D92F197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05E933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565704C0" w14:textId="77777777" w:rsidR="00E16228" w:rsidRPr="00E16228" w:rsidRDefault="00E16228" w:rsidP="00E16228">
      <w:pPr>
        <w:rPr>
          <w:color w:val="000000"/>
          <w:sz w:val="22"/>
        </w:rPr>
      </w:pPr>
    </w:p>
    <w:p w14:paraId="2AC65DA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Дата:17.10.25 Время:08:54:04</w:t>
      </w:r>
    </w:p>
    <w:p w14:paraId="163C8F10" w14:textId="77777777" w:rsidR="00E16228" w:rsidRPr="00E16228" w:rsidRDefault="00E16228" w:rsidP="00E16228">
      <w:pPr>
        <w:rPr>
          <w:color w:val="000000"/>
          <w:sz w:val="22"/>
        </w:rPr>
      </w:pPr>
    </w:p>
    <w:p w14:paraId="0CB09ECC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213DC441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3AF2FE3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239A430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0007, Вариант 1 ТОО "BAZA Construction", месторождение Западный-Камыс</w:t>
      </w:r>
    </w:p>
    <w:p w14:paraId="4C787FA1" w14:textId="77777777" w:rsidR="00E16228" w:rsidRPr="00E16228" w:rsidRDefault="00E16228" w:rsidP="00E16228">
      <w:pPr>
        <w:rPr>
          <w:color w:val="000000"/>
          <w:sz w:val="22"/>
        </w:rPr>
      </w:pPr>
    </w:p>
    <w:p w14:paraId="3561F86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6007, Пылящая поверхность</w:t>
      </w:r>
    </w:p>
    <w:p w14:paraId="157AE2E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6007 01, Взрывные работы</w:t>
      </w:r>
    </w:p>
    <w:p w14:paraId="231B29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29A2D19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F795F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C4C9CEE" w14:textId="77777777" w:rsidR="00E16228" w:rsidRPr="00E16228" w:rsidRDefault="00E16228" w:rsidP="00E16228">
      <w:pPr>
        <w:rPr>
          <w:color w:val="000000"/>
          <w:sz w:val="22"/>
        </w:rPr>
      </w:pPr>
    </w:p>
    <w:p w14:paraId="2C57B8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0DD85DD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Взрывчатое вещество: Граммонит, Аммонит ЖВ</w:t>
      </w:r>
    </w:p>
    <w:p w14:paraId="1170533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E16228">
        <w:rPr>
          <w:b/>
          <w:i/>
          <w:color w:val="000000"/>
          <w:sz w:val="22"/>
        </w:rPr>
        <w:t xml:space="preserve">A = </w:t>
      </w:r>
      <w:r w:rsidRPr="00E16228">
        <w:rPr>
          <w:b/>
          <w:color w:val="000000"/>
        </w:rPr>
        <w:t>3817.65</w:t>
      </w:r>
    </w:p>
    <w:p w14:paraId="75DF56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E16228">
        <w:rPr>
          <w:b/>
          <w:i/>
          <w:color w:val="000000"/>
          <w:sz w:val="22"/>
        </w:rPr>
        <w:t xml:space="preserve">AJ = </w:t>
      </w:r>
      <w:r w:rsidRPr="00E16228">
        <w:rPr>
          <w:b/>
          <w:color w:val="000000"/>
        </w:rPr>
        <w:t>50</w:t>
      </w:r>
    </w:p>
    <w:p w14:paraId="1534C0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Объем взорванной горной породы, м3/год, </w:t>
      </w:r>
      <w:r w:rsidRPr="00E16228">
        <w:rPr>
          <w:b/>
          <w:i/>
          <w:color w:val="000000"/>
          <w:sz w:val="22"/>
        </w:rPr>
        <w:t xml:space="preserve">V = </w:t>
      </w:r>
      <w:r w:rsidRPr="00E16228">
        <w:rPr>
          <w:b/>
          <w:color w:val="000000"/>
        </w:rPr>
        <w:t>3817650</w:t>
      </w:r>
    </w:p>
    <w:p w14:paraId="2C21A2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E16228">
        <w:rPr>
          <w:b/>
          <w:i/>
          <w:color w:val="000000"/>
          <w:sz w:val="22"/>
        </w:rPr>
        <w:t xml:space="preserve">VJ = </w:t>
      </w:r>
      <w:r w:rsidRPr="00E16228">
        <w:rPr>
          <w:b/>
          <w:color w:val="000000"/>
        </w:rPr>
        <w:t>50000</w:t>
      </w:r>
    </w:p>
    <w:p w14:paraId="5D8CB5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Крепость горной массы по шкале М.М.Протодьяконова: &gt;14</w:t>
      </w:r>
    </w:p>
    <w:p w14:paraId="62104A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E16228">
        <w:rPr>
          <w:b/>
          <w:i/>
          <w:color w:val="000000"/>
          <w:sz w:val="22"/>
        </w:rPr>
        <w:t xml:space="preserve">QN = </w:t>
      </w:r>
      <w:r w:rsidRPr="00E16228">
        <w:rPr>
          <w:b/>
          <w:color w:val="000000"/>
        </w:rPr>
        <w:t>0.11</w:t>
      </w:r>
    </w:p>
    <w:p w14:paraId="26BEE2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0</w:t>
      </w:r>
    </w:p>
    <w:p w14:paraId="4488AE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N1 = </w:t>
      </w:r>
      <w:r w:rsidRPr="00E16228">
        <w:rPr>
          <w:b/>
          <w:color w:val="000000"/>
        </w:rPr>
        <w:t>0.85</w:t>
      </w:r>
    </w:p>
    <w:p w14:paraId="12E2A7EE" w14:textId="77777777" w:rsidR="00E16228" w:rsidRPr="00E16228" w:rsidRDefault="00E16228" w:rsidP="00E16228">
      <w:pPr>
        <w:rPr>
          <w:b/>
          <w:color w:val="000000"/>
        </w:rPr>
      </w:pPr>
    </w:p>
    <w:p w14:paraId="6C15ADC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FB56D3B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CFE1D6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Валовый, т/год (3.5.4),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0.16 · QN · V · (1-N1) / 1000 = </w:t>
      </w:r>
      <w:r w:rsidRPr="00E16228">
        <w:rPr>
          <w:b/>
          <w:color w:val="000000"/>
        </w:rPr>
        <w:t>0.16 · 0.11 · 3817650 · (1-0.85) / 1000 = 10.078596</w:t>
      </w:r>
    </w:p>
    <w:p w14:paraId="76721A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г/с (3.5.6),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0.16 · QN · VJ · (1-N1) · 1000 / 1200 = </w:t>
      </w:r>
      <w:r w:rsidRPr="00E16228">
        <w:rPr>
          <w:b/>
          <w:color w:val="000000"/>
        </w:rPr>
        <w:t>0.16 · 0.11 · 50000 · (1-0.85) · 1000 / 1200 = 110</w:t>
      </w:r>
    </w:p>
    <w:p w14:paraId="600CCFAC" w14:textId="77777777" w:rsidR="00E16228" w:rsidRPr="00E16228" w:rsidRDefault="00E16228" w:rsidP="00E16228">
      <w:pPr>
        <w:rPr>
          <w:b/>
          <w:color w:val="000000"/>
        </w:rPr>
      </w:pPr>
    </w:p>
    <w:p w14:paraId="0694685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Крепость породы: &gt;14</w:t>
      </w:r>
    </w:p>
    <w:p w14:paraId="4128D71E" w14:textId="77777777" w:rsidR="00E16228" w:rsidRPr="00E16228" w:rsidRDefault="00E16228" w:rsidP="00E16228">
      <w:pPr>
        <w:rPr>
          <w:color w:val="000000"/>
          <w:sz w:val="22"/>
        </w:rPr>
      </w:pPr>
    </w:p>
    <w:p w14:paraId="3A29AB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0.014</w:t>
      </w:r>
    </w:p>
    <w:p w14:paraId="07D570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E16228">
        <w:rPr>
          <w:b/>
          <w:i/>
          <w:color w:val="000000"/>
          <w:sz w:val="22"/>
        </w:rPr>
        <w:t xml:space="preserve">M1GOD = </w:t>
      </w:r>
      <w:r w:rsidRPr="00E16228">
        <w:rPr>
          <w:b/>
          <w:i/>
          <w:color w:val="000000"/>
        </w:rPr>
        <w:t xml:space="preserve">Q · A · (1-N) = </w:t>
      </w:r>
      <w:r w:rsidRPr="00E16228">
        <w:rPr>
          <w:b/>
          <w:color w:val="000000"/>
        </w:rPr>
        <w:t>0.014 · 3817.65 · (1-0) = 53.4</w:t>
      </w:r>
    </w:p>
    <w:p w14:paraId="319387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E16228">
        <w:rPr>
          <w:b/>
          <w:i/>
          <w:color w:val="000000"/>
          <w:sz w:val="22"/>
        </w:rPr>
        <w:t xml:space="preserve">Q1 = </w:t>
      </w:r>
      <w:r w:rsidRPr="00E16228">
        <w:rPr>
          <w:b/>
          <w:color w:val="000000"/>
        </w:rPr>
        <w:t>0.006</w:t>
      </w:r>
    </w:p>
    <w:p w14:paraId="41BD99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E16228">
        <w:rPr>
          <w:b/>
          <w:i/>
          <w:color w:val="000000"/>
          <w:sz w:val="22"/>
        </w:rPr>
        <w:t xml:space="preserve">M2GOD = </w:t>
      </w:r>
      <w:r w:rsidRPr="00E16228">
        <w:rPr>
          <w:b/>
          <w:i/>
          <w:color w:val="000000"/>
        </w:rPr>
        <w:t xml:space="preserve">Q1 · A = </w:t>
      </w:r>
      <w:r w:rsidRPr="00E16228">
        <w:rPr>
          <w:b/>
          <w:color w:val="000000"/>
        </w:rPr>
        <w:t>0.006 · 3817.65 = 22.9</w:t>
      </w:r>
    </w:p>
    <w:p w14:paraId="3A33D698" w14:textId="77777777" w:rsidR="00E16228" w:rsidRPr="00E16228" w:rsidRDefault="00E16228" w:rsidP="00E16228">
      <w:pPr>
        <w:rPr>
          <w:b/>
          <w:color w:val="000000"/>
        </w:rPr>
      </w:pPr>
    </w:p>
    <w:p w14:paraId="6133242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D8AB57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1F93C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кол-во выбросов при взрыве, т/год (3.5.1),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M1GOD + M2GOD = </w:t>
      </w:r>
      <w:r w:rsidRPr="00E16228">
        <w:rPr>
          <w:b/>
          <w:color w:val="000000"/>
        </w:rPr>
        <w:t>53.4 + 22.9 = 76.3</w:t>
      </w:r>
    </w:p>
    <w:p w14:paraId="0A1227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(3.5.5), </w:t>
      </w:r>
      <w:r w:rsidRPr="00E16228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E16228">
        <w:rPr>
          <w:b/>
          <w:color w:val="000000"/>
        </w:rPr>
        <w:t>583.3</w:t>
      </w:r>
    </w:p>
    <w:p w14:paraId="5CC31F19" w14:textId="77777777" w:rsidR="00E16228" w:rsidRPr="00E16228" w:rsidRDefault="00E16228" w:rsidP="00E16228">
      <w:pPr>
        <w:rPr>
          <w:b/>
          <w:color w:val="000000"/>
        </w:rPr>
      </w:pPr>
    </w:p>
    <w:p w14:paraId="4A4BA3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0.0025</w:t>
      </w:r>
    </w:p>
    <w:p w14:paraId="6C71DD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E16228">
        <w:rPr>
          <w:b/>
          <w:i/>
          <w:color w:val="000000"/>
          <w:sz w:val="22"/>
        </w:rPr>
        <w:t xml:space="preserve">M1GOD = </w:t>
      </w:r>
      <w:r w:rsidRPr="00E16228">
        <w:rPr>
          <w:b/>
          <w:i/>
          <w:color w:val="000000"/>
        </w:rPr>
        <w:t xml:space="preserve">Q · A · (1-N) = </w:t>
      </w:r>
      <w:r w:rsidRPr="00E16228">
        <w:rPr>
          <w:b/>
          <w:color w:val="000000"/>
        </w:rPr>
        <w:t>0.0025 · 3817.65 · (1-0) = 9.54</w:t>
      </w:r>
    </w:p>
    <w:p w14:paraId="329B66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E16228">
        <w:rPr>
          <w:b/>
          <w:i/>
          <w:color w:val="000000"/>
          <w:sz w:val="22"/>
        </w:rPr>
        <w:t xml:space="preserve">Q1 = </w:t>
      </w:r>
      <w:r w:rsidRPr="00E16228">
        <w:rPr>
          <w:b/>
          <w:color w:val="000000"/>
        </w:rPr>
        <w:t>0.001</w:t>
      </w:r>
    </w:p>
    <w:p w14:paraId="5EACE5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E16228">
        <w:rPr>
          <w:b/>
          <w:i/>
          <w:color w:val="000000"/>
          <w:sz w:val="22"/>
        </w:rPr>
        <w:t xml:space="preserve">M2GOD = </w:t>
      </w:r>
      <w:r w:rsidRPr="00E16228">
        <w:rPr>
          <w:b/>
          <w:i/>
          <w:color w:val="000000"/>
        </w:rPr>
        <w:t xml:space="preserve">Q1 · A = </w:t>
      </w:r>
      <w:r w:rsidRPr="00E16228">
        <w:rPr>
          <w:b/>
          <w:color w:val="000000"/>
        </w:rPr>
        <w:t>0.001 · 3817.65 = 3.82</w:t>
      </w:r>
    </w:p>
    <w:p w14:paraId="21E787D1" w14:textId="77777777" w:rsidR="00E16228" w:rsidRPr="00E16228" w:rsidRDefault="00E16228" w:rsidP="00E16228">
      <w:pPr>
        <w:rPr>
          <w:b/>
          <w:color w:val="000000"/>
        </w:rPr>
      </w:pPr>
    </w:p>
    <w:p w14:paraId="07E4F3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кол-во выбросов NOx при взрыве, т/год (3.5.1),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M1GOD + M2GOD = </w:t>
      </w:r>
      <w:r w:rsidRPr="00E16228">
        <w:rPr>
          <w:b/>
          <w:color w:val="000000"/>
        </w:rPr>
        <w:t>9.54 + 3.82 = 13.36</w:t>
      </w:r>
    </w:p>
    <w:p w14:paraId="5CD7D8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 NOx, г/с (3.5.5), </w:t>
      </w:r>
      <w:r w:rsidRPr="00E16228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E16228">
        <w:rPr>
          <w:b/>
          <w:color w:val="000000"/>
        </w:rPr>
        <w:t>104.2</w:t>
      </w:r>
    </w:p>
    <w:p w14:paraId="4EBEFCD5" w14:textId="77777777" w:rsidR="00E16228" w:rsidRPr="00E16228" w:rsidRDefault="00E16228" w:rsidP="00E16228">
      <w:pPr>
        <w:rPr>
          <w:b/>
          <w:color w:val="000000"/>
        </w:rPr>
      </w:pPr>
    </w:p>
    <w:p w14:paraId="7888182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 учетом трансформации оксидов азота, получаем:</w:t>
      </w:r>
    </w:p>
    <w:p w14:paraId="3BA2E2CD" w14:textId="77777777" w:rsidR="00E16228" w:rsidRPr="00E16228" w:rsidRDefault="00E16228" w:rsidP="00E16228">
      <w:pPr>
        <w:rPr>
          <w:color w:val="000000"/>
          <w:sz w:val="22"/>
        </w:rPr>
      </w:pPr>
    </w:p>
    <w:p w14:paraId="23EEA3E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7FD93C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099F9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кол-во выбросов при взрыве, т/год (2.7),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0.8 · M = </w:t>
      </w:r>
      <w:r w:rsidRPr="00E16228">
        <w:rPr>
          <w:b/>
          <w:color w:val="000000"/>
        </w:rPr>
        <w:t>0.8 · 13.36 = 10.688</w:t>
      </w:r>
    </w:p>
    <w:p w14:paraId="28CBDA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(2.7),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0.8 · G = </w:t>
      </w:r>
      <w:r w:rsidRPr="00E16228">
        <w:rPr>
          <w:b/>
          <w:color w:val="000000"/>
        </w:rPr>
        <w:t>0.8 · 104.2 = 83.36</w:t>
      </w:r>
    </w:p>
    <w:p w14:paraId="6714D472" w14:textId="77777777" w:rsidR="00E16228" w:rsidRPr="00E16228" w:rsidRDefault="00E16228" w:rsidP="00E16228">
      <w:pPr>
        <w:rPr>
          <w:b/>
          <w:color w:val="000000"/>
        </w:rPr>
      </w:pPr>
    </w:p>
    <w:p w14:paraId="64657E3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0304 Азот (II) оксид (Азота оксид) (6)</w:t>
      </w:r>
    </w:p>
    <w:p w14:paraId="6E00099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4701B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кол-во выбросов при взрыве, т/год (2.8),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0.13 · M = </w:t>
      </w:r>
      <w:r w:rsidRPr="00E16228">
        <w:rPr>
          <w:b/>
          <w:color w:val="000000"/>
        </w:rPr>
        <w:t>0.13 · 13.36 = 1.7368</w:t>
      </w:r>
    </w:p>
    <w:p w14:paraId="3E258B4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(2.8),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0.13 · G = </w:t>
      </w:r>
      <w:r w:rsidRPr="00E16228">
        <w:rPr>
          <w:b/>
          <w:color w:val="000000"/>
        </w:rPr>
        <w:t>0.13 · 104.2 = 13.546</w:t>
      </w:r>
    </w:p>
    <w:p w14:paraId="7C7E71E6" w14:textId="77777777" w:rsidR="00E16228" w:rsidRPr="00E16228" w:rsidRDefault="00E16228" w:rsidP="00E16228">
      <w:pPr>
        <w:rPr>
          <w:b/>
          <w:color w:val="000000"/>
        </w:rPr>
      </w:pPr>
    </w:p>
    <w:p w14:paraId="6DA3855C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52D249B1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B58C" w14:textId="6861F13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B911" w14:textId="106F32E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88BC" w14:textId="1501A28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59AE" w14:textId="7AC545F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0C16099D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F67" w14:textId="447B799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8000" w14:textId="4FF4807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3F7" w14:textId="71F1B45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048B" w14:textId="60A1512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10.688</w:t>
            </w:r>
          </w:p>
        </w:tc>
      </w:tr>
      <w:tr w:rsidR="00E16228" w14:paraId="5B20FAD0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6B26" w14:textId="1B42E4B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8FD" w14:textId="704E051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393C" w14:textId="7C25584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F38" w14:textId="3FB8ACC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1.7368</w:t>
            </w:r>
          </w:p>
        </w:tc>
      </w:tr>
      <w:tr w:rsidR="00E16228" w14:paraId="5AC6B87A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67E" w14:textId="14A0015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D9A8" w14:textId="5960BC2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E16228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942" w14:textId="6F1EF1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76E" w14:textId="112639D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76.3</w:t>
            </w:r>
          </w:p>
        </w:tc>
      </w:tr>
      <w:tr w:rsidR="00E16228" w14:paraId="19A076F1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F928" w14:textId="3BFFB69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7B73" w14:textId="5C0CC42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7CD" w14:textId="70CDEB5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1F7" w14:textId="26C9C33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10.078596</w:t>
            </w:r>
          </w:p>
        </w:tc>
      </w:tr>
    </w:tbl>
    <w:p w14:paraId="456D2235" w14:textId="19E47D31" w:rsidR="00E16228" w:rsidRPr="00E16228" w:rsidRDefault="00E16228" w:rsidP="00E16228">
      <w:pPr>
        <w:rPr>
          <w:color w:val="000000"/>
          <w:sz w:val="22"/>
        </w:rPr>
      </w:pPr>
    </w:p>
    <w:p w14:paraId="6FE83B7D" w14:textId="77777777" w:rsidR="00E16228" w:rsidRPr="00E16228" w:rsidRDefault="00E16228" w:rsidP="00E16228">
      <w:pPr>
        <w:rPr>
          <w:color w:val="000000"/>
          <w:sz w:val="22"/>
        </w:rPr>
      </w:pPr>
    </w:p>
    <w:p w14:paraId="7FD44C0E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901E1A0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3A857477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08984B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6FB61ABF" w14:textId="77777777" w:rsidR="00E16228" w:rsidRPr="00E16228" w:rsidRDefault="00E16228" w:rsidP="00E16228">
      <w:pPr>
        <w:rPr>
          <w:color w:val="000000"/>
          <w:sz w:val="22"/>
        </w:rPr>
      </w:pPr>
    </w:p>
    <w:p w14:paraId="327351E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Время:18:15:22</w:t>
      </w:r>
    </w:p>
    <w:p w14:paraId="43C632BE" w14:textId="77777777" w:rsidR="00E16228" w:rsidRPr="00E16228" w:rsidRDefault="00E16228" w:rsidP="00E16228">
      <w:pPr>
        <w:rPr>
          <w:color w:val="000000"/>
          <w:sz w:val="22"/>
        </w:rPr>
      </w:pPr>
    </w:p>
    <w:p w14:paraId="7090F6BA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77177A17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3D8593E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1C5D4DF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072F5D3A" w14:textId="77777777" w:rsidR="00E16228" w:rsidRPr="00E16228" w:rsidRDefault="00E16228" w:rsidP="00E16228">
      <w:pPr>
        <w:rPr>
          <w:color w:val="000000"/>
          <w:sz w:val="22"/>
        </w:rPr>
      </w:pPr>
    </w:p>
    <w:p w14:paraId="1DF1418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6008, Пылящая поверхность</w:t>
      </w:r>
    </w:p>
    <w:p w14:paraId="75DD359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6008 01, Выемочно-погрузочные работы П/И</w:t>
      </w:r>
    </w:p>
    <w:p w14:paraId="4DBB09D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4631FD9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ED825B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E6601A5" w14:textId="77777777" w:rsidR="00E16228" w:rsidRPr="00E16228" w:rsidRDefault="00E16228" w:rsidP="00E16228">
      <w:pPr>
        <w:rPr>
          <w:color w:val="000000"/>
          <w:sz w:val="22"/>
        </w:rPr>
      </w:pPr>
    </w:p>
    <w:p w14:paraId="3B22F00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95DA1CF" w14:textId="77777777" w:rsidR="00E16228" w:rsidRPr="00E16228" w:rsidRDefault="00E16228" w:rsidP="00E16228">
      <w:pPr>
        <w:rPr>
          <w:color w:val="000000"/>
          <w:sz w:val="22"/>
        </w:rPr>
      </w:pPr>
    </w:p>
    <w:p w14:paraId="6A02349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41A7678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3FF99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Весовая доля пылевой фракции в материале (табл.3.1.1), </w:t>
      </w:r>
      <w:r w:rsidRPr="00E16228">
        <w:rPr>
          <w:b/>
          <w:i/>
          <w:color w:val="000000"/>
          <w:sz w:val="22"/>
        </w:rPr>
        <w:t xml:space="preserve">K1 = </w:t>
      </w:r>
      <w:r w:rsidRPr="00E16228">
        <w:rPr>
          <w:b/>
          <w:color w:val="000000"/>
        </w:rPr>
        <w:t>0.04</w:t>
      </w:r>
    </w:p>
    <w:p w14:paraId="424251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Доля пыли, переходящей в аэрозоль (табл.3.1.1), </w:t>
      </w:r>
      <w:r w:rsidRPr="00E16228">
        <w:rPr>
          <w:b/>
          <w:i/>
          <w:color w:val="000000"/>
          <w:sz w:val="22"/>
        </w:rPr>
        <w:t xml:space="preserve">K2 = </w:t>
      </w:r>
      <w:r w:rsidRPr="00E16228">
        <w:rPr>
          <w:b/>
          <w:color w:val="000000"/>
        </w:rPr>
        <w:t>0.01</w:t>
      </w:r>
    </w:p>
    <w:p w14:paraId="50390104" w14:textId="77777777" w:rsidR="00E16228" w:rsidRPr="00E16228" w:rsidRDefault="00E16228" w:rsidP="00E16228">
      <w:pPr>
        <w:rPr>
          <w:b/>
          <w:color w:val="000000"/>
        </w:rPr>
      </w:pPr>
    </w:p>
    <w:p w14:paraId="3DBFB39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92C49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CEC0D6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D0454D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191C53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645EA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15169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3D73E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87B12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DDB09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AD755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13D24E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4E9270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120</w:t>
      </w:r>
    </w:p>
    <w:p w14:paraId="328DD8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47D50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Высота падения материала, м, </w:t>
      </w:r>
      <w:r w:rsidRPr="00E16228">
        <w:rPr>
          <w:b/>
          <w:i/>
          <w:color w:val="000000"/>
          <w:sz w:val="22"/>
        </w:rPr>
        <w:t xml:space="preserve">GB = </w:t>
      </w:r>
      <w:r w:rsidRPr="00E16228">
        <w:rPr>
          <w:b/>
          <w:color w:val="000000"/>
        </w:rPr>
        <w:t>2</w:t>
      </w:r>
    </w:p>
    <w:p w14:paraId="021E09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E16228">
        <w:rPr>
          <w:b/>
          <w:i/>
          <w:color w:val="000000"/>
          <w:sz w:val="22"/>
        </w:rPr>
        <w:t xml:space="preserve">B = </w:t>
      </w:r>
      <w:r w:rsidRPr="00E16228">
        <w:rPr>
          <w:b/>
          <w:color w:val="000000"/>
        </w:rPr>
        <w:t>0.7</w:t>
      </w:r>
    </w:p>
    <w:p w14:paraId="60F2A7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16228">
        <w:rPr>
          <w:b/>
          <w:i/>
          <w:color w:val="000000"/>
          <w:sz w:val="22"/>
        </w:rPr>
        <w:t xml:space="preserve">GMAX = </w:t>
      </w:r>
      <w:r w:rsidRPr="00E16228">
        <w:rPr>
          <w:b/>
          <w:color w:val="000000"/>
        </w:rPr>
        <w:t>534</w:t>
      </w:r>
    </w:p>
    <w:p w14:paraId="1BFC6D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16228">
        <w:rPr>
          <w:b/>
          <w:i/>
          <w:color w:val="000000"/>
          <w:sz w:val="22"/>
        </w:rPr>
        <w:t xml:space="preserve">GGOD = </w:t>
      </w:r>
      <w:r w:rsidRPr="00E16228">
        <w:rPr>
          <w:b/>
          <w:color w:val="000000"/>
        </w:rPr>
        <w:t>500000</w:t>
      </w:r>
    </w:p>
    <w:p w14:paraId="47FF81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5F3CE2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Вид работ: Погрузка</w:t>
      </w:r>
    </w:p>
    <w:p w14:paraId="6E2771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(3.1.1), </w:t>
      </w:r>
      <w:r w:rsidRPr="00E16228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16228">
        <w:rPr>
          <w:b/>
          <w:color w:val="000000"/>
        </w:rPr>
        <w:t>0.424</w:t>
      </w:r>
    </w:p>
    <w:p w14:paraId="7E5AF81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(3.1.2),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K1 · K2 · K3SR · K4 · K5 · K7 · K8 · K9 · KE · B · GGOD · (1-NJ) = </w:t>
      </w:r>
      <w:r w:rsidRPr="00E16228">
        <w:rPr>
          <w:b/>
          <w:color w:val="000000"/>
        </w:rPr>
        <w:t>0.04 · 0.01 · 1.2 · 1 · 0.2 · 0.2 · 1 · 1 · 1 · 0.7 · 500000 · (1-0.85) = 1.008</w:t>
      </w:r>
    </w:p>
    <w:p w14:paraId="2D3D70A2" w14:textId="77777777" w:rsidR="00E16228" w:rsidRPr="00E16228" w:rsidRDefault="00E16228" w:rsidP="00E16228">
      <w:pPr>
        <w:rPr>
          <w:color w:val="000000"/>
          <w:sz w:val="22"/>
        </w:rPr>
      </w:pPr>
    </w:p>
    <w:p w14:paraId="0F6544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MAX(G,GC) = </w:t>
      </w:r>
      <w:r w:rsidRPr="00E16228">
        <w:rPr>
          <w:b/>
          <w:color w:val="000000"/>
        </w:rPr>
        <w:t>0.424</w:t>
      </w:r>
    </w:p>
    <w:p w14:paraId="0BACBE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+ 1.008 = 1.008</w:t>
      </w:r>
    </w:p>
    <w:p w14:paraId="6F2D8E14" w14:textId="77777777" w:rsidR="00E16228" w:rsidRPr="00E16228" w:rsidRDefault="00E16228" w:rsidP="00E16228">
      <w:pPr>
        <w:rPr>
          <w:b/>
          <w:color w:val="000000"/>
        </w:rPr>
      </w:pPr>
    </w:p>
    <w:p w14:paraId="2D26BC91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3EFD0EDB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2E2" w14:textId="0D2FBDC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EADC" w14:textId="7B913DE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F40F" w14:textId="0E01D93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99C7" w14:textId="77F6A8E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0991D7DE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242" w14:textId="3B13065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CAF" w14:textId="63E5FA6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D631" w14:textId="08C475B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FDD" w14:textId="73E4088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1.008</w:t>
            </w:r>
          </w:p>
        </w:tc>
      </w:tr>
    </w:tbl>
    <w:p w14:paraId="7BB767E7" w14:textId="41B08D3A" w:rsidR="00E16228" w:rsidRPr="00E16228" w:rsidRDefault="00E16228" w:rsidP="00E16228">
      <w:pPr>
        <w:rPr>
          <w:color w:val="000000"/>
          <w:sz w:val="22"/>
        </w:rPr>
      </w:pPr>
    </w:p>
    <w:p w14:paraId="21EF1D2F" w14:textId="77777777" w:rsidR="00E16228" w:rsidRPr="00E16228" w:rsidRDefault="00E16228" w:rsidP="00E16228">
      <w:pPr>
        <w:rPr>
          <w:color w:val="000000"/>
          <w:sz w:val="22"/>
        </w:rPr>
      </w:pPr>
    </w:p>
    <w:p w14:paraId="30581602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6B8C598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BFD0009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5DD8063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10BE6273" w14:textId="77777777" w:rsidR="00E16228" w:rsidRPr="00E16228" w:rsidRDefault="00E16228" w:rsidP="00E16228">
      <w:pPr>
        <w:rPr>
          <w:color w:val="000000"/>
          <w:sz w:val="22"/>
        </w:rPr>
      </w:pPr>
    </w:p>
    <w:p w14:paraId="3A283E8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Время:12:26:45</w:t>
      </w:r>
    </w:p>
    <w:p w14:paraId="2E3713AD" w14:textId="77777777" w:rsidR="00E16228" w:rsidRPr="00E16228" w:rsidRDefault="00E16228" w:rsidP="00E16228">
      <w:pPr>
        <w:rPr>
          <w:color w:val="000000"/>
          <w:sz w:val="22"/>
        </w:rPr>
      </w:pPr>
    </w:p>
    <w:p w14:paraId="58E04ADE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693B7FA1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46CF7B2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20FA630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6F7E0AA9" w14:textId="77777777" w:rsidR="00E16228" w:rsidRPr="00E16228" w:rsidRDefault="00E16228" w:rsidP="00E16228">
      <w:pPr>
        <w:rPr>
          <w:color w:val="000000"/>
          <w:sz w:val="22"/>
        </w:rPr>
      </w:pPr>
    </w:p>
    <w:p w14:paraId="3363DB3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6009, Пылящая поверхность</w:t>
      </w:r>
    </w:p>
    <w:p w14:paraId="1E88CF4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6009 01, Перемещение руды на склад</w:t>
      </w:r>
    </w:p>
    <w:p w14:paraId="01332A7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24A86DC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A7259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33D31BD" w14:textId="77777777" w:rsidR="00E16228" w:rsidRPr="00E16228" w:rsidRDefault="00E16228" w:rsidP="00E16228">
      <w:pPr>
        <w:rPr>
          <w:color w:val="000000"/>
          <w:sz w:val="22"/>
        </w:rPr>
      </w:pPr>
    </w:p>
    <w:p w14:paraId="6951BDA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19D0B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0A02082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грузоподъемность (табл.3.3.1), </w:t>
      </w:r>
      <w:r w:rsidRPr="00E16228">
        <w:rPr>
          <w:b/>
          <w:i/>
          <w:color w:val="000000"/>
          <w:sz w:val="22"/>
        </w:rPr>
        <w:t xml:space="preserve">C1 = </w:t>
      </w:r>
      <w:r w:rsidRPr="00E16228">
        <w:rPr>
          <w:b/>
          <w:color w:val="000000"/>
        </w:rPr>
        <w:t>2.5</w:t>
      </w:r>
    </w:p>
    <w:p w14:paraId="2F6A6A4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8480F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передвижения (табл.3.3.2), </w:t>
      </w:r>
      <w:r w:rsidRPr="00E16228">
        <w:rPr>
          <w:b/>
          <w:i/>
          <w:color w:val="000000"/>
          <w:sz w:val="22"/>
        </w:rPr>
        <w:t xml:space="preserve">C2 = </w:t>
      </w:r>
      <w:r w:rsidRPr="00E16228">
        <w:rPr>
          <w:b/>
          <w:color w:val="000000"/>
        </w:rPr>
        <w:t>2.75</w:t>
      </w:r>
    </w:p>
    <w:p w14:paraId="7C4B329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Состояние дороги: Дорога без покрытия (грунтовая)</w:t>
      </w:r>
    </w:p>
    <w:p w14:paraId="6DE430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состояние дороги (табл.3.3.3), </w:t>
      </w:r>
      <w:r w:rsidRPr="00E16228">
        <w:rPr>
          <w:b/>
          <w:i/>
          <w:color w:val="000000"/>
          <w:sz w:val="22"/>
        </w:rPr>
        <w:t xml:space="preserve">C3 = </w:t>
      </w:r>
      <w:r w:rsidRPr="00E16228">
        <w:rPr>
          <w:b/>
          <w:color w:val="000000"/>
        </w:rPr>
        <w:t>1</w:t>
      </w:r>
    </w:p>
    <w:p w14:paraId="15385E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E16228">
        <w:rPr>
          <w:b/>
          <w:i/>
          <w:color w:val="000000"/>
          <w:sz w:val="22"/>
        </w:rPr>
        <w:t xml:space="preserve">N1 = </w:t>
      </w:r>
      <w:r w:rsidRPr="00E16228">
        <w:rPr>
          <w:b/>
          <w:color w:val="000000"/>
        </w:rPr>
        <w:t>2</w:t>
      </w:r>
    </w:p>
    <w:p w14:paraId="1315E8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16228">
        <w:rPr>
          <w:b/>
          <w:i/>
          <w:color w:val="000000"/>
          <w:sz w:val="22"/>
        </w:rPr>
        <w:t xml:space="preserve">L = </w:t>
      </w:r>
      <w:r w:rsidRPr="00E16228">
        <w:rPr>
          <w:b/>
          <w:color w:val="000000"/>
        </w:rPr>
        <w:t>1.5</w:t>
      </w:r>
    </w:p>
    <w:p w14:paraId="1C99DA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ходок (туда + обратно) всего транспорта в час,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6</w:t>
      </w:r>
    </w:p>
    <w:p w14:paraId="7F5E4E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долю пыли, уносимой в атмосферу, </w:t>
      </w:r>
      <w:r w:rsidRPr="00E16228">
        <w:rPr>
          <w:b/>
          <w:i/>
          <w:color w:val="000000"/>
          <w:sz w:val="22"/>
        </w:rPr>
        <w:t xml:space="preserve">C7 = </w:t>
      </w:r>
      <w:r w:rsidRPr="00E16228">
        <w:rPr>
          <w:b/>
          <w:color w:val="000000"/>
        </w:rPr>
        <w:t>0.01</w:t>
      </w:r>
    </w:p>
    <w:p w14:paraId="1D1E88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E16228">
        <w:rPr>
          <w:b/>
          <w:i/>
          <w:color w:val="000000"/>
          <w:sz w:val="22"/>
        </w:rPr>
        <w:t xml:space="preserve">Q1 = </w:t>
      </w:r>
      <w:r w:rsidRPr="00E16228">
        <w:rPr>
          <w:b/>
          <w:color w:val="000000"/>
        </w:rPr>
        <w:t>1450</w:t>
      </w:r>
    </w:p>
    <w:p w14:paraId="7F1CD1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поверхностного слоя дороги,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63023F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увлажненность дороги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6D6135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16228">
        <w:rPr>
          <w:b/>
          <w:i/>
          <w:color w:val="000000"/>
          <w:sz w:val="22"/>
        </w:rPr>
        <w:t xml:space="preserve">C4 = </w:t>
      </w:r>
      <w:r w:rsidRPr="00E16228">
        <w:rPr>
          <w:b/>
          <w:color w:val="000000"/>
        </w:rPr>
        <w:t>1.45</w:t>
      </w:r>
    </w:p>
    <w:p w14:paraId="5081152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16228">
        <w:rPr>
          <w:b/>
          <w:i/>
          <w:color w:val="000000"/>
          <w:sz w:val="22"/>
        </w:rPr>
        <w:t xml:space="preserve">V1 = </w:t>
      </w:r>
      <w:r w:rsidRPr="00E16228">
        <w:rPr>
          <w:b/>
          <w:color w:val="000000"/>
        </w:rPr>
        <w:t>3.2</w:t>
      </w:r>
    </w:p>
    <w:p w14:paraId="117A9D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16228">
        <w:rPr>
          <w:b/>
          <w:i/>
          <w:color w:val="000000"/>
          <w:sz w:val="22"/>
        </w:rPr>
        <w:t xml:space="preserve">V2 = </w:t>
      </w:r>
      <w:r w:rsidRPr="00E16228">
        <w:rPr>
          <w:b/>
          <w:color w:val="000000"/>
        </w:rPr>
        <w:t>30</w:t>
      </w:r>
    </w:p>
    <w:p w14:paraId="525275E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обдува, м/с, </w:t>
      </w:r>
      <w:r w:rsidRPr="00E16228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16228">
        <w:rPr>
          <w:b/>
          <w:color w:val="000000"/>
        </w:rPr>
        <w:t>5.16</w:t>
      </w:r>
    </w:p>
    <w:p w14:paraId="66A354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16228">
        <w:rPr>
          <w:b/>
          <w:i/>
          <w:color w:val="000000"/>
          <w:sz w:val="22"/>
        </w:rPr>
        <w:t xml:space="preserve">C5 = </w:t>
      </w:r>
      <w:r w:rsidRPr="00E16228">
        <w:rPr>
          <w:b/>
          <w:color w:val="000000"/>
        </w:rPr>
        <w:t>1.26</w:t>
      </w:r>
    </w:p>
    <w:p w14:paraId="03E983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Площадь открытой поверхности материала в кузове,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19.2</w:t>
      </w:r>
    </w:p>
    <w:p w14:paraId="6AA4B4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Перевозимый материал: Песчаник</w:t>
      </w:r>
    </w:p>
    <w:p w14:paraId="70E63D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30C50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перевозимого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371D71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16228">
        <w:rPr>
          <w:b/>
          <w:i/>
          <w:color w:val="000000"/>
          <w:sz w:val="22"/>
        </w:rPr>
        <w:t xml:space="preserve">K5M = </w:t>
      </w:r>
      <w:r w:rsidRPr="00E16228">
        <w:rPr>
          <w:b/>
          <w:color w:val="000000"/>
        </w:rPr>
        <w:t>0.2</w:t>
      </w:r>
    </w:p>
    <w:p w14:paraId="1D43DBE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E02FEB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2975A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83BA994" w14:textId="77777777" w:rsidR="00E16228" w:rsidRPr="00E16228" w:rsidRDefault="00E16228" w:rsidP="00E16228">
      <w:pPr>
        <w:rPr>
          <w:b/>
          <w:color w:val="000000"/>
        </w:rPr>
      </w:pPr>
    </w:p>
    <w:p w14:paraId="603FCD9D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83479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CAFF6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(3.3.1),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C1 · C2 · C3 · K5 · C7 · N · L · Q1 / 3600 + C4 · C5 · K5M · Q · S · N1 = </w:t>
      </w:r>
      <w:r w:rsidRPr="00E16228">
        <w:rPr>
          <w:b/>
          <w:color w:val="000000"/>
        </w:rPr>
        <w:t>2.5 · 2.75 · 1 · 0.2 · 0.01 · 6 · 1.5 · 1450 / 3600 + 1.45 · 1.26 · 0.2 · 0.005 · 19.2 · 2 = 0.12</w:t>
      </w:r>
    </w:p>
    <w:p w14:paraId="063837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(3.3.2),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0.0864 · G · (365-(TSP + TD)) = </w:t>
      </w:r>
      <w:r w:rsidRPr="00E16228">
        <w:rPr>
          <w:b/>
          <w:color w:val="000000"/>
        </w:rPr>
        <w:t>0.0864 · 0.12 · (365-(150 + 30)) = 1.918</w:t>
      </w:r>
    </w:p>
    <w:p w14:paraId="270EDFB6" w14:textId="77777777" w:rsidR="00E16228" w:rsidRPr="00E16228" w:rsidRDefault="00E16228" w:rsidP="00E16228">
      <w:pPr>
        <w:rPr>
          <w:b/>
          <w:color w:val="000000"/>
        </w:rPr>
      </w:pPr>
    </w:p>
    <w:p w14:paraId="739AC394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6620C3DF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051" w14:textId="120731A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7ADF" w14:textId="3908C63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8684" w14:textId="20A9BB3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570F" w14:textId="2A8041D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7DC5BFE9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FB3" w14:textId="266045C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C78" w14:textId="5660DD8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209" w14:textId="5D2014E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972E" w14:textId="32CFDCD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1.918</w:t>
            </w:r>
          </w:p>
        </w:tc>
      </w:tr>
    </w:tbl>
    <w:p w14:paraId="538178A1" w14:textId="00A92270" w:rsidR="00E16228" w:rsidRPr="00E16228" w:rsidRDefault="00E16228" w:rsidP="00E16228">
      <w:pPr>
        <w:rPr>
          <w:color w:val="000000"/>
          <w:sz w:val="22"/>
        </w:rPr>
      </w:pPr>
    </w:p>
    <w:p w14:paraId="35D7338A" w14:textId="77777777" w:rsidR="00E16228" w:rsidRPr="00E16228" w:rsidRDefault="00E16228" w:rsidP="00E16228">
      <w:pPr>
        <w:rPr>
          <w:color w:val="000000"/>
          <w:sz w:val="22"/>
        </w:rPr>
      </w:pPr>
    </w:p>
    <w:p w14:paraId="205F224B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0551EC5E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7C039C5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6527AA4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233F9F17" w14:textId="77777777" w:rsidR="00E16228" w:rsidRPr="00E16228" w:rsidRDefault="00E16228" w:rsidP="00E16228">
      <w:pPr>
        <w:rPr>
          <w:color w:val="000000"/>
          <w:sz w:val="22"/>
        </w:rPr>
      </w:pPr>
    </w:p>
    <w:p w14:paraId="1D4934C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Время:14:56:28</w:t>
      </w:r>
    </w:p>
    <w:p w14:paraId="0514A950" w14:textId="77777777" w:rsidR="00E16228" w:rsidRPr="00E16228" w:rsidRDefault="00E16228" w:rsidP="00E16228">
      <w:pPr>
        <w:rPr>
          <w:color w:val="000000"/>
          <w:sz w:val="22"/>
        </w:rPr>
      </w:pPr>
    </w:p>
    <w:p w14:paraId="7298DC68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27521E44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3DDB6A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7409A6A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9FCF45B" w14:textId="77777777" w:rsidR="00E16228" w:rsidRPr="00E16228" w:rsidRDefault="00E16228" w:rsidP="00E16228">
      <w:pPr>
        <w:rPr>
          <w:color w:val="000000"/>
          <w:sz w:val="22"/>
        </w:rPr>
      </w:pPr>
    </w:p>
    <w:p w14:paraId="5A42D7B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6013, Пылящая поверхность</w:t>
      </w:r>
    </w:p>
    <w:p w14:paraId="75B28DC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6013 01, Заправка техники</w:t>
      </w:r>
    </w:p>
    <w:p w14:paraId="17E06B41" w14:textId="77777777" w:rsidR="00E16228" w:rsidRPr="00E16228" w:rsidRDefault="00E16228" w:rsidP="00E16228">
      <w:pPr>
        <w:rPr>
          <w:color w:val="000000"/>
          <w:sz w:val="22"/>
        </w:rPr>
      </w:pPr>
    </w:p>
    <w:p w14:paraId="0B9D639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08A8CA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67989DD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веществ в атмосферу из резервуаров РНД 211.2.02.09-2004. Астана, 2005</w:t>
      </w:r>
    </w:p>
    <w:p w14:paraId="5E5D2B9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Расчет по п. 9</w:t>
      </w:r>
    </w:p>
    <w:p w14:paraId="5ACEA6DD" w14:textId="77777777" w:rsidR="00E16228" w:rsidRPr="00E16228" w:rsidRDefault="00E16228" w:rsidP="00E16228">
      <w:pPr>
        <w:rPr>
          <w:color w:val="000000"/>
          <w:sz w:val="22"/>
        </w:rPr>
      </w:pPr>
    </w:p>
    <w:p w14:paraId="03F5D0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Нефтепродукт:Дизельное топливо</w:t>
      </w:r>
    </w:p>
    <w:p w14:paraId="5477B285" w14:textId="77777777" w:rsidR="00E16228" w:rsidRPr="00E16228" w:rsidRDefault="00E16228" w:rsidP="00E16228">
      <w:pPr>
        <w:rPr>
          <w:color w:val="000000"/>
          <w:sz w:val="22"/>
        </w:rPr>
      </w:pPr>
    </w:p>
    <w:p w14:paraId="52C2722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Климатическая зона: вторая - северные области РК (прил. 17)</w:t>
      </w:r>
    </w:p>
    <w:p w14:paraId="7DFA22F3" w14:textId="77777777" w:rsidR="00E16228" w:rsidRPr="00E16228" w:rsidRDefault="00E16228" w:rsidP="00E16228">
      <w:pPr>
        <w:rPr>
          <w:color w:val="000000"/>
          <w:sz w:val="22"/>
        </w:rPr>
      </w:pPr>
    </w:p>
    <w:p w14:paraId="7E38179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Расчет выбросов от топливораздаточных колонок (ТРК)</w:t>
      </w:r>
    </w:p>
    <w:p w14:paraId="76882E7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____________________________________________________________</w:t>
      </w:r>
    </w:p>
    <w:p w14:paraId="198E778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397F20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баков автомашин, г/м3 (Прил. 12), </w:t>
      </w:r>
      <w:r w:rsidRPr="00E16228">
        <w:rPr>
          <w:b/>
          <w:i/>
          <w:color w:val="000000"/>
          <w:sz w:val="22"/>
        </w:rPr>
        <w:t xml:space="preserve">CMAX = </w:t>
      </w:r>
      <w:r w:rsidRPr="00E16228">
        <w:rPr>
          <w:b/>
          <w:color w:val="000000"/>
        </w:rPr>
        <w:t>3.14</w:t>
      </w:r>
    </w:p>
    <w:p w14:paraId="7059CA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E16228">
        <w:rPr>
          <w:b/>
          <w:i/>
          <w:color w:val="000000"/>
          <w:sz w:val="22"/>
        </w:rPr>
        <w:t xml:space="preserve">QOZ = </w:t>
      </w:r>
      <w:r w:rsidRPr="00E16228">
        <w:rPr>
          <w:b/>
          <w:color w:val="000000"/>
        </w:rPr>
        <w:t>5000</w:t>
      </w:r>
    </w:p>
    <w:p w14:paraId="41850D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Концентрация паров нефтепродукта при заполнении</w:t>
      </w:r>
    </w:p>
    <w:p w14:paraId="1972B9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баков автомашин в осенне-зимний период, г/м3 (Прил. 15), </w:t>
      </w:r>
      <w:r w:rsidRPr="00E16228">
        <w:rPr>
          <w:b/>
          <w:i/>
          <w:color w:val="000000"/>
          <w:sz w:val="22"/>
        </w:rPr>
        <w:t xml:space="preserve">CAMOZ = </w:t>
      </w:r>
      <w:r w:rsidRPr="00E16228">
        <w:rPr>
          <w:b/>
          <w:color w:val="000000"/>
        </w:rPr>
        <w:t>1.6</w:t>
      </w:r>
    </w:p>
    <w:p w14:paraId="44174F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E16228">
        <w:rPr>
          <w:b/>
          <w:i/>
          <w:color w:val="000000"/>
          <w:sz w:val="22"/>
        </w:rPr>
        <w:t xml:space="preserve">QVL = </w:t>
      </w:r>
      <w:r w:rsidRPr="00E16228">
        <w:rPr>
          <w:b/>
          <w:color w:val="000000"/>
        </w:rPr>
        <w:t>5000</w:t>
      </w:r>
    </w:p>
    <w:p w14:paraId="4790EB4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Концентрация паров нефтепродукта при заполнении</w:t>
      </w:r>
    </w:p>
    <w:p w14:paraId="38049B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баков автомашин в весенне-летний период, г/м3 (Прил. 15), </w:t>
      </w:r>
      <w:r w:rsidRPr="00E16228">
        <w:rPr>
          <w:b/>
          <w:i/>
          <w:color w:val="000000"/>
          <w:sz w:val="22"/>
        </w:rPr>
        <w:t xml:space="preserve">CAMVL = </w:t>
      </w:r>
      <w:r w:rsidRPr="00E16228">
        <w:rPr>
          <w:b/>
          <w:color w:val="000000"/>
        </w:rPr>
        <w:t>2.2</w:t>
      </w:r>
    </w:p>
    <w:p w14:paraId="5CB13B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Производительность одного рукава ТРК</w:t>
      </w:r>
    </w:p>
    <w:p w14:paraId="6F7FBF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(с учетом дискретности работы), м3/час, </w:t>
      </w:r>
      <w:r w:rsidRPr="00E16228">
        <w:rPr>
          <w:b/>
          <w:i/>
          <w:color w:val="000000"/>
          <w:sz w:val="22"/>
        </w:rPr>
        <w:t xml:space="preserve">VTRK = </w:t>
      </w:r>
      <w:r w:rsidRPr="00E16228">
        <w:rPr>
          <w:b/>
          <w:color w:val="000000"/>
        </w:rPr>
        <w:t>0.4</w:t>
      </w:r>
    </w:p>
    <w:p w14:paraId="5DC668E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Количество одновременно работающих рукавов ТРК, отпускающих</w:t>
      </w:r>
    </w:p>
    <w:p w14:paraId="67A9BC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выбранный вид нефтепродукта, </w:t>
      </w:r>
      <w:r w:rsidRPr="00E16228">
        <w:rPr>
          <w:b/>
          <w:i/>
          <w:color w:val="000000"/>
          <w:sz w:val="22"/>
        </w:rPr>
        <w:t xml:space="preserve">NN = </w:t>
      </w:r>
      <w:r w:rsidRPr="00E16228">
        <w:rPr>
          <w:b/>
          <w:color w:val="000000"/>
        </w:rPr>
        <w:t>2</w:t>
      </w:r>
    </w:p>
    <w:p w14:paraId="799AD897" w14:textId="77777777" w:rsidR="00E16228" w:rsidRPr="00E16228" w:rsidRDefault="00E16228" w:rsidP="00E16228">
      <w:pPr>
        <w:rPr>
          <w:b/>
          <w:color w:val="000000"/>
        </w:rPr>
      </w:pPr>
    </w:p>
    <w:p w14:paraId="460CAC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E16228">
        <w:rPr>
          <w:b/>
          <w:i/>
          <w:color w:val="000000"/>
          <w:sz w:val="22"/>
        </w:rPr>
        <w:t xml:space="preserve">GB = </w:t>
      </w:r>
      <w:r w:rsidRPr="00E16228">
        <w:rPr>
          <w:b/>
          <w:i/>
          <w:color w:val="000000"/>
        </w:rPr>
        <w:t xml:space="preserve">NN · CMAX · VTRK / 3600 = </w:t>
      </w:r>
      <w:r w:rsidRPr="00E16228">
        <w:rPr>
          <w:b/>
          <w:color w:val="000000"/>
        </w:rPr>
        <w:t>2 · 3.14 · 0.4 / 3600 = 0.000698</w:t>
      </w:r>
    </w:p>
    <w:p w14:paraId="24149C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Выбросы при закачке в баки автомобилей, т/год (9.2.7), </w:t>
      </w:r>
      <w:r w:rsidRPr="00E16228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E16228">
        <w:rPr>
          <w:b/>
          <w:color w:val="000000"/>
        </w:rPr>
        <w:t>0.019</w:t>
      </w:r>
    </w:p>
    <w:p w14:paraId="00A252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Удельный выброс при проливах, г/м3, </w:t>
      </w:r>
      <w:r w:rsidRPr="00E16228">
        <w:rPr>
          <w:b/>
          <w:i/>
          <w:color w:val="000000"/>
          <w:sz w:val="22"/>
        </w:rPr>
        <w:t xml:space="preserve">J = </w:t>
      </w:r>
      <w:r w:rsidRPr="00E16228">
        <w:rPr>
          <w:b/>
          <w:color w:val="000000"/>
        </w:rPr>
        <w:t>50</w:t>
      </w:r>
    </w:p>
    <w:p w14:paraId="77BBC3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E16228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E16228">
        <w:rPr>
          <w:b/>
          <w:color w:val="000000"/>
        </w:rPr>
        <w:t>0.25</w:t>
      </w:r>
    </w:p>
    <w:p w14:paraId="7F4F47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(9.2.6), </w:t>
      </w:r>
      <w:r w:rsidRPr="00E16228">
        <w:rPr>
          <w:b/>
          <w:i/>
          <w:color w:val="000000"/>
          <w:sz w:val="22"/>
        </w:rPr>
        <w:t xml:space="preserve">MTRK = </w:t>
      </w:r>
      <w:r w:rsidRPr="00E16228">
        <w:rPr>
          <w:b/>
          <w:i/>
          <w:color w:val="000000"/>
        </w:rPr>
        <w:t xml:space="preserve">MBA + MPRA = </w:t>
      </w:r>
      <w:r w:rsidRPr="00E16228">
        <w:rPr>
          <w:b/>
          <w:color w:val="000000"/>
        </w:rPr>
        <w:t>0.019 + 0.25 = 0.269</w:t>
      </w:r>
    </w:p>
    <w:p w14:paraId="260E024E" w14:textId="77777777" w:rsidR="00E16228" w:rsidRPr="00E16228" w:rsidRDefault="00E16228" w:rsidP="00E16228">
      <w:pPr>
        <w:rPr>
          <w:b/>
          <w:color w:val="000000"/>
        </w:rPr>
      </w:pPr>
    </w:p>
    <w:p w14:paraId="4D216D76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0C2CF0A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F009E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Концентрация ЗВ в парах, % масс (Прил. 14), </w:t>
      </w:r>
      <w:r w:rsidRPr="00E16228">
        <w:rPr>
          <w:b/>
          <w:i/>
          <w:color w:val="000000"/>
          <w:sz w:val="22"/>
        </w:rPr>
        <w:t xml:space="preserve">CI = </w:t>
      </w:r>
      <w:r w:rsidRPr="00E16228">
        <w:rPr>
          <w:b/>
          <w:color w:val="000000"/>
        </w:rPr>
        <w:t>99.72</w:t>
      </w:r>
    </w:p>
    <w:p w14:paraId="18FC03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(5.2.5),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CI · M / 100 = </w:t>
      </w:r>
      <w:r w:rsidRPr="00E16228">
        <w:rPr>
          <w:b/>
          <w:color w:val="000000"/>
        </w:rPr>
        <w:t>99.72 · 0.269 / 100 = 0.2682468</w:t>
      </w:r>
    </w:p>
    <w:p w14:paraId="5E3E94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из разовых выброс, г/с (5.2.4),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CI · G / 100 = </w:t>
      </w:r>
      <w:r w:rsidRPr="00E16228">
        <w:rPr>
          <w:b/>
          <w:color w:val="000000"/>
        </w:rPr>
        <w:t>99.72 · 0.000698 / 100 = 0.0006960456</w:t>
      </w:r>
    </w:p>
    <w:p w14:paraId="7EB948D6" w14:textId="77777777" w:rsidR="00E16228" w:rsidRPr="00E16228" w:rsidRDefault="00E16228" w:rsidP="00E16228">
      <w:pPr>
        <w:rPr>
          <w:b/>
          <w:color w:val="000000"/>
        </w:rPr>
      </w:pPr>
    </w:p>
    <w:p w14:paraId="2B8FB7E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6411287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42414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Концентрация ЗВ в парах, % масс (Прил. 14), </w:t>
      </w:r>
      <w:r w:rsidRPr="00E16228">
        <w:rPr>
          <w:b/>
          <w:i/>
          <w:color w:val="000000"/>
          <w:sz w:val="22"/>
        </w:rPr>
        <w:t xml:space="preserve">CI = </w:t>
      </w:r>
      <w:r w:rsidRPr="00E16228">
        <w:rPr>
          <w:b/>
          <w:color w:val="000000"/>
        </w:rPr>
        <w:t>0.28</w:t>
      </w:r>
    </w:p>
    <w:p w14:paraId="17DCBD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(5.2.5), </w:t>
      </w:r>
      <w:r w:rsidRPr="00E16228">
        <w:rPr>
          <w:b/>
          <w:i/>
          <w:color w:val="000000"/>
          <w:sz w:val="22"/>
        </w:rPr>
        <w:t xml:space="preserve">_M_ = </w:t>
      </w:r>
      <w:r w:rsidRPr="00E16228">
        <w:rPr>
          <w:b/>
          <w:i/>
          <w:color w:val="000000"/>
        </w:rPr>
        <w:t xml:space="preserve">CI · M / 100 = </w:t>
      </w:r>
      <w:r w:rsidRPr="00E16228">
        <w:rPr>
          <w:b/>
          <w:color w:val="000000"/>
        </w:rPr>
        <w:t>0.28 · 0.269 / 100 = 0.0007532</w:t>
      </w:r>
    </w:p>
    <w:p w14:paraId="7D09B7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из разовых выброс, г/с (5.2.4), </w:t>
      </w:r>
      <w:r w:rsidRPr="00E16228">
        <w:rPr>
          <w:b/>
          <w:i/>
          <w:color w:val="000000"/>
          <w:sz w:val="22"/>
        </w:rPr>
        <w:t xml:space="preserve">_G_ = </w:t>
      </w:r>
      <w:r w:rsidRPr="00E16228">
        <w:rPr>
          <w:b/>
          <w:i/>
          <w:color w:val="000000"/>
        </w:rPr>
        <w:t xml:space="preserve">CI · G / 100 = </w:t>
      </w:r>
      <w:r w:rsidRPr="00E16228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323BF9E2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3922" w14:textId="41EE1BC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ADEE" w14:textId="66ACA8D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88D5" w14:textId="08D60A2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3982" w14:textId="164FA5E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5413372B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05C" w14:textId="00385E9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555B" w14:textId="0D9184E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82B" w14:textId="22A42E5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7BD" w14:textId="0F91BB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0.0007532</w:t>
            </w:r>
          </w:p>
        </w:tc>
      </w:tr>
      <w:tr w:rsidR="00E16228" w14:paraId="7F0D2BFA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82B0" w14:textId="375D126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7BB7" w14:textId="0898BC2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D41" w14:textId="66764AB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787" w14:textId="631CB9E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0.2682468</w:t>
            </w:r>
          </w:p>
        </w:tc>
      </w:tr>
    </w:tbl>
    <w:p w14:paraId="1BAA0060" w14:textId="0CC858F7" w:rsidR="00E16228" w:rsidRPr="00E16228" w:rsidRDefault="00E16228" w:rsidP="00E16228">
      <w:pPr>
        <w:rPr>
          <w:color w:val="000000"/>
          <w:sz w:val="22"/>
        </w:rPr>
      </w:pPr>
    </w:p>
    <w:p w14:paraId="7F8329E4" w14:textId="77777777" w:rsidR="00E16228" w:rsidRPr="00E16228" w:rsidRDefault="00E16228" w:rsidP="00E16228">
      <w:pPr>
        <w:rPr>
          <w:color w:val="000000"/>
          <w:sz w:val="22"/>
        </w:rPr>
      </w:pPr>
    </w:p>
    <w:p w14:paraId="041B0885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2D3B083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0D535E78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5F61D2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441E7F71" w14:textId="77777777" w:rsidR="00E16228" w:rsidRPr="00E16228" w:rsidRDefault="00E16228" w:rsidP="00E16228">
      <w:pPr>
        <w:rPr>
          <w:color w:val="000000"/>
          <w:sz w:val="22"/>
        </w:rPr>
      </w:pPr>
    </w:p>
    <w:p w14:paraId="1F31F4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Время:18:21:44</w:t>
      </w:r>
    </w:p>
    <w:p w14:paraId="22318F50" w14:textId="77777777" w:rsidR="00E16228" w:rsidRPr="00E16228" w:rsidRDefault="00E16228" w:rsidP="00E16228">
      <w:pPr>
        <w:rPr>
          <w:color w:val="000000"/>
          <w:sz w:val="22"/>
        </w:rPr>
      </w:pPr>
    </w:p>
    <w:p w14:paraId="414D8D6C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7BB57E2D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028355E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5B259EE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229BFB0D" w14:textId="77777777" w:rsidR="00E16228" w:rsidRPr="00E16228" w:rsidRDefault="00E16228" w:rsidP="00E16228">
      <w:pPr>
        <w:rPr>
          <w:color w:val="000000"/>
          <w:sz w:val="22"/>
        </w:rPr>
      </w:pPr>
    </w:p>
    <w:p w14:paraId="35A0F96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6010, Пылящая повехность</w:t>
      </w:r>
    </w:p>
    <w:p w14:paraId="5A9AEA2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6010 01, Склад ПРС №1</w:t>
      </w:r>
    </w:p>
    <w:p w14:paraId="4B0737A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37DE764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BD7FCC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CC5B4D8" w14:textId="77777777" w:rsidR="00E16228" w:rsidRPr="00E16228" w:rsidRDefault="00E16228" w:rsidP="00E16228">
      <w:pPr>
        <w:rPr>
          <w:color w:val="000000"/>
          <w:sz w:val="22"/>
        </w:rPr>
      </w:pPr>
    </w:p>
    <w:p w14:paraId="5F2BB63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09E8475" w14:textId="77777777" w:rsidR="00E16228" w:rsidRPr="00E16228" w:rsidRDefault="00E16228" w:rsidP="00E16228">
      <w:pPr>
        <w:rPr>
          <w:color w:val="000000"/>
          <w:sz w:val="22"/>
        </w:rPr>
      </w:pPr>
    </w:p>
    <w:p w14:paraId="7215DF2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001A40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72008A52" w14:textId="77777777" w:rsidR="00E16228" w:rsidRPr="00E16228" w:rsidRDefault="00E16228" w:rsidP="00E16228">
      <w:pPr>
        <w:rPr>
          <w:color w:val="000000"/>
          <w:sz w:val="22"/>
        </w:rPr>
      </w:pPr>
    </w:p>
    <w:p w14:paraId="1386957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52A99C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E7AB9D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712896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470F6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8A358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BB835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A6EAD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75CA6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124F37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2ECD9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B597E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D4CCC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09948D0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3248C1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2AED8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ED50E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7BA8CBA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B881A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147E5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F93E4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24F9D1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9999 · (1-0.85) = 0.37</w:t>
      </w:r>
    </w:p>
    <w:p w14:paraId="700E1A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9999 · (365-(150 + 30)) · (1-0.85) = 4.17</w:t>
      </w:r>
    </w:p>
    <w:p w14:paraId="4DB826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 + 0.37 = 0.37</w:t>
      </w:r>
    </w:p>
    <w:p w14:paraId="7CF7DD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+ 4.17 = 4.17</w:t>
      </w:r>
    </w:p>
    <w:p w14:paraId="62B6B1D2" w14:textId="77777777" w:rsidR="00E16228" w:rsidRPr="00E16228" w:rsidRDefault="00E16228" w:rsidP="00E16228">
      <w:pPr>
        <w:rPr>
          <w:b/>
          <w:color w:val="000000"/>
        </w:rPr>
      </w:pPr>
    </w:p>
    <w:p w14:paraId="7F7E264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DAA0FD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26FC4B6D" w14:textId="77777777" w:rsidR="00E16228" w:rsidRPr="00E16228" w:rsidRDefault="00E16228" w:rsidP="00E16228">
      <w:pPr>
        <w:rPr>
          <w:color w:val="000000"/>
          <w:sz w:val="22"/>
        </w:rPr>
      </w:pPr>
    </w:p>
    <w:p w14:paraId="1C64530D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471EF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8D4F13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ADEDD5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5E4B4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CE695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7FDC9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8AC01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3D35C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6B3DF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5979B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3DE7C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416B1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5D9C09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650DA0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01ED3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26686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40B9CB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9B1C5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A98D2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83E07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24C5E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9999 · (1-0.85) = 0.37</w:t>
      </w:r>
    </w:p>
    <w:p w14:paraId="1D6FFD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9999 · (365-(150 + 30)) · (1-0.85) = 4.17</w:t>
      </w:r>
    </w:p>
    <w:p w14:paraId="334834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0.37 + 0.37 = 0.74</w:t>
      </w:r>
    </w:p>
    <w:p w14:paraId="3BB8D5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4.17 + 4.17 = 8.34</w:t>
      </w:r>
    </w:p>
    <w:p w14:paraId="3B2F2E0B" w14:textId="77777777" w:rsidR="00E16228" w:rsidRPr="00E16228" w:rsidRDefault="00E16228" w:rsidP="00E16228">
      <w:pPr>
        <w:rPr>
          <w:b/>
          <w:color w:val="000000"/>
        </w:rPr>
      </w:pPr>
    </w:p>
    <w:p w14:paraId="3671573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4256D7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24D79CA8" w14:textId="77777777" w:rsidR="00E16228" w:rsidRPr="00E16228" w:rsidRDefault="00E16228" w:rsidP="00E16228">
      <w:pPr>
        <w:rPr>
          <w:color w:val="000000"/>
          <w:sz w:val="22"/>
        </w:rPr>
      </w:pPr>
    </w:p>
    <w:p w14:paraId="1894F20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06DDE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077140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8C9A45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18B443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E0961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5D8DC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31985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05BCC7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86515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C2229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BB73E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A8C4C3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531B7E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4E91CC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87DD4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BFDB3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38E402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ACA3D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C5E4B7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D6F22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C5075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9999 · (1-0.85) = 0.37</w:t>
      </w:r>
    </w:p>
    <w:p w14:paraId="5CC252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9999 · (365-(150 + 30)) · (1-0.85) = 4.17</w:t>
      </w:r>
    </w:p>
    <w:p w14:paraId="1177E3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0.74 + 0.37 = 1.11</w:t>
      </w:r>
    </w:p>
    <w:p w14:paraId="5EA8709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8.34 + 4.17 = 12.5</w:t>
      </w:r>
    </w:p>
    <w:p w14:paraId="1BAC0681" w14:textId="77777777" w:rsidR="00E16228" w:rsidRPr="00E16228" w:rsidRDefault="00E16228" w:rsidP="00E16228">
      <w:pPr>
        <w:rPr>
          <w:b/>
          <w:color w:val="000000"/>
        </w:rPr>
      </w:pPr>
    </w:p>
    <w:p w14:paraId="6EB2D38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8ECBE9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5BDCE21E" w14:textId="77777777" w:rsidR="00E16228" w:rsidRPr="00E16228" w:rsidRDefault="00E16228" w:rsidP="00E16228">
      <w:pPr>
        <w:rPr>
          <w:color w:val="000000"/>
          <w:sz w:val="22"/>
        </w:rPr>
      </w:pPr>
    </w:p>
    <w:p w14:paraId="5765907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BD8022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587393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8BCBBA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58485F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0DA53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47F83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987B9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B3377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EC524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BA411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F1E41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5375A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6F13E5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31B4250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D7646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19896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499D35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90062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4C3D29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D8A83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A4C74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9999 · (1-0.85) = 0.37</w:t>
      </w:r>
    </w:p>
    <w:p w14:paraId="4D3DD0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9999 · (365-(150 + 30)) · (1-0.85) = 4.17</w:t>
      </w:r>
    </w:p>
    <w:p w14:paraId="5301D0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1.11 + 0.37 = 1.48</w:t>
      </w:r>
    </w:p>
    <w:p w14:paraId="6C3DDF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12.5 + 4.17 = 16.67</w:t>
      </w:r>
    </w:p>
    <w:p w14:paraId="60C4B08C" w14:textId="77777777" w:rsidR="00E16228" w:rsidRPr="00E16228" w:rsidRDefault="00E16228" w:rsidP="00E16228">
      <w:pPr>
        <w:rPr>
          <w:b/>
          <w:color w:val="000000"/>
        </w:rPr>
      </w:pPr>
    </w:p>
    <w:p w14:paraId="0174FD1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35E387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6FEC76D2" w14:textId="77777777" w:rsidR="00E16228" w:rsidRPr="00E16228" w:rsidRDefault="00E16228" w:rsidP="00E16228">
      <w:pPr>
        <w:rPr>
          <w:color w:val="000000"/>
          <w:sz w:val="22"/>
        </w:rPr>
      </w:pPr>
    </w:p>
    <w:p w14:paraId="0E153D2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A59B83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C432AE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E9204F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CA9FF9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061FF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A96D7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1141D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B5FD4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730BD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43DA6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DF7C5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37107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02E805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1687AE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8091</w:t>
      </w:r>
    </w:p>
    <w:p w14:paraId="2508C0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68234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66D5F0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30ED6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8DA89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C2921C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4FD06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8091 · (1-0.85) = 0.299</w:t>
      </w:r>
    </w:p>
    <w:p w14:paraId="7B4403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8091 · (365-(150 + 30)) · (1-0.85) = 3.375</w:t>
      </w:r>
    </w:p>
    <w:p w14:paraId="1BEAA3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1.48 + 0.299 = 1.78</w:t>
      </w:r>
    </w:p>
    <w:p w14:paraId="4B84F4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16.67 + 3.375 = 20.05</w:t>
      </w:r>
    </w:p>
    <w:p w14:paraId="49439357" w14:textId="77777777" w:rsidR="00E16228" w:rsidRPr="00E16228" w:rsidRDefault="00E16228" w:rsidP="00E16228">
      <w:pPr>
        <w:rPr>
          <w:b/>
          <w:color w:val="000000"/>
        </w:rPr>
      </w:pPr>
    </w:p>
    <w:p w14:paraId="63175A36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4A6AC50B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3F25" w14:textId="7D16071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24E9" w14:textId="511B043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00DF" w14:textId="147DFD1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392A" w14:textId="4064056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1D1BFB76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394C" w14:textId="558A9DC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C771" w14:textId="41D3D92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01AF" w14:textId="773F4CD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62EE" w14:textId="5272D3F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20.05</w:t>
            </w:r>
          </w:p>
        </w:tc>
      </w:tr>
    </w:tbl>
    <w:p w14:paraId="6C3E0C6B" w14:textId="40785310" w:rsidR="00E16228" w:rsidRPr="00E16228" w:rsidRDefault="00E16228" w:rsidP="00E16228">
      <w:pPr>
        <w:rPr>
          <w:color w:val="000000"/>
          <w:sz w:val="22"/>
        </w:rPr>
      </w:pPr>
    </w:p>
    <w:p w14:paraId="17EB0345" w14:textId="77777777" w:rsidR="00E16228" w:rsidRPr="00E16228" w:rsidRDefault="00E16228" w:rsidP="00E16228">
      <w:pPr>
        <w:rPr>
          <w:color w:val="000000"/>
          <w:sz w:val="22"/>
        </w:rPr>
      </w:pPr>
    </w:p>
    <w:p w14:paraId="632EA960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69317194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171F8B2F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04F9668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57E0E6BA" w14:textId="77777777" w:rsidR="00E16228" w:rsidRPr="00E16228" w:rsidRDefault="00E16228" w:rsidP="00E16228">
      <w:pPr>
        <w:rPr>
          <w:color w:val="000000"/>
          <w:sz w:val="22"/>
        </w:rPr>
      </w:pPr>
    </w:p>
    <w:p w14:paraId="28B1CDF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Время:18:22:21</w:t>
      </w:r>
    </w:p>
    <w:p w14:paraId="7C8DF9AE" w14:textId="77777777" w:rsidR="00E16228" w:rsidRPr="00E16228" w:rsidRDefault="00E16228" w:rsidP="00E16228">
      <w:pPr>
        <w:rPr>
          <w:color w:val="000000"/>
          <w:sz w:val="22"/>
        </w:rPr>
      </w:pPr>
    </w:p>
    <w:p w14:paraId="27FB216E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36ED7752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69F6CA7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0B8C123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1D728024" w14:textId="77777777" w:rsidR="00E16228" w:rsidRPr="00E16228" w:rsidRDefault="00E16228" w:rsidP="00E16228">
      <w:pPr>
        <w:rPr>
          <w:color w:val="000000"/>
          <w:sz w:val="22"/>
        </w:rPr>
      </w:pPr>
    </w:p>
    <w:p w14:paraId="49BC397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6094CBA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6011 01, Склад ПРС №2</w:t>
      </w:r>
    </w:p>
    <w:p w14:paraId="67578F4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542FB08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0A2A0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A220BC6" w14:textId="77777777" w:rsidR="00E16228" w:rsidRPr="00E16228" w:rsidRDefault="00E16228" w:rsidP="00E16228">
      <w:pPr>
        <w:rPr>
          <w:color w:val="000000"/>
          <w:sz w:val="22"/>
        </w:rPr>
      </w:pPr>
    </w:p>
    <w:p w14:paraId="3F9889B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64C175C" w14:textId="77777777" w:rsidR="00E16228" w:rsidRPr="00E16228" w:rsidRDefault="00E16228" w:rsidP="00E16228">
      <w:pPr>
        <w:rPr>
          <w:color w:val="000000"/>
          <w:sz w:val="22"/>
        </w:rPr>
      </w:pPr>
    </w:p>
    <w:p w14:paraId="5C4B091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ED0EDA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29EF9F4A" w14:textId="77777777" w:rsidR="00E16228" w:rsidRPr="00E16228" w:rsidRDefault="00E16228" w:rsidP="00E16228">
      <w:pPr>
        <w:rPr>
          <w:color w:val="000000"/>
          <w:sz w:val="22"/>
        </w:rPr>
      </w:pPr>
    </w:p>
    <w:p w14:paraId="73C5B71F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5F00BE3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DDD6F2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A40B69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C8396A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253FA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9AC6B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16FD9B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DFF8A8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D6305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6D17A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9B9EC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30925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207BE1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59F05E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A048E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6BDB9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3BC564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48A7C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CC769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AD0C9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0FE5E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9999 · (1-0.85) = 0.37</w:t>
      </w:r>
    </w:p>
    <w:p w14:paraId="3B6FF5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9999 · (365-(150 + 30)) · (1-0.85) = 4.17</w:t>
      </w:r>
    </w:p>
    <w:p w14:paraId="73FE12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 + 0.37 = 0.37</w:t>
      </w:r>
    </w:p>
    <w:p w14:paraId="58CAF3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+ 4.17 = 4.17</w:t>
      </w:r>
    </w:p>
    <w:p w14:paraId="547FBED5" w14:textId="77777777" w:rsidR="00E16228" w:rsidRPr="00E16228" w:rsidRDefault="00E16228" w:rsidP="00E16228">
      <w:pPr>
        <w:rPr>
          <w:b/>
          <w:color w:val="000000"/>
        </w:rPr>
      </w:pPr>
    </w:p>
    <w:p w14:paraId="0C59504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FADED4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Песчано-гравийная смесь (ПГС)</w:t>
      </w:r>
    </w:p>
    <w:p w14:paraId="3CFF7147" w14:textId="77777777" w:rsidR="00E16228" w:rsidRPr="00E16228" w:rsidRDefault="00E16228" w:rsidP="00E16228">
      <w:pPr>
        <w:rPr>
          <w:color w:val="000000"/>
          <w:sz w:val="22"/>
        </w:rPr>
      </w:pPr>
    </w:p>
    <w:p w14:paraId="3982F72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11A609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8A4D04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8D67AD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5D6AE01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F3B1B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614FF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3E65D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50784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226C7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A7422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67003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C6A72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40</w:t>
      </w:r>
    </w:p>
    <w:p w14:paraId="1C2209C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0.5</w:t>
      </w:r>
    </w:p>
    <w:p w14:paraId="46165A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8661</w:t>
      </w:r>
    </w:p>
    <w:p w14:paraId="0AC066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45AF5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0.002</w:t>
      </w:r>
    </w:p>
    <w:p w14:paraId="6DA4D0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FA3B8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4FF7C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451E76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7CD6C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0.5 · 0.002 · 8661 · (1-0.85) = 0.32</w:t>
      </w:r>
    </w:p>
    <w:p w14:paraId="55E99A7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0.5 · 0.002 · 8661 · (365-(150 + 30)) · (1-0.85) = 3.61</w:t>
      </w:r>
    </w:p>
    <w:p w14:paraId="1AD32B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0.37 + 0.32 = 0.69</w:t>
      </w:r>
    </w:p>
    <w:p w14:paraId="157C96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4.17 + 3.61 = 7.78</w:t>
      </w:r>
    </w:p>
    <w:p w14:paraId="79405780" w14:textId="77777777" w:rsidR="00E16228" w:rsidRPr="00E16228" w:rsidRDefault="00E16228" w:rsidP="00E16228">
      <w:pPr>
        <w:rPr>
          <w:b/>
          <w:color w:val="000000"/>
        </w:rPr>
      </w:pPr>
    </w:p>
    <w:p w14:paraId="584C5D12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0929E988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2E49" w14:textId="27F0ABA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7905" w14:textId="56F5BD5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67C4" w14:textId="2C6DC21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7D3" w14:textId="09BBE67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2470BABB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CE1F" w14:textId="13B86AE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571" w14:textId="24E9168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325" w14:textId="1D11016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1D23" w14:textId="306F51D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7.78</w:t>
            </w:r>
          </w:p>
        </w:tc>
      </w:tr>
    </w:tbl>
    <w:p w14:paraId="658645AF" w14:textId="3469C236" w:rsidR="00E16228" w:rsidRPr="00E16228" w:rsidRDefault="00E16228" w:rsidP="00E16228">
      <w:pPr>
        <w:rPr>
          <w:color w:val="000000"/>
          <w:sz w:val="22"/>
        </w:rPr>
      </w:pPr>
    </w:p>
    <w:p w14:paraId="028B77BA" w14:textId="77777777" w:rsidR="00E16228" w:rsidRPr="00E16228" w:rsidRDefault="00E16228" w:rsidP="00E16228">
      <w:pPr>
        <w:rPr>
          <w:color w:val="000000"/>
          <w:sz w:val="22"/>
        </w:rPr>
      </w:pPr>
    </w:p>
    <w:p w14:paraId="3DBFF69F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5F6D614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BE67A3B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62B823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1A8A766C" w14:textId="77777777" w:rsidR="00E16228" w:rsidRPr="00E16228" w:rsidRDefault="00E16228" w:rsidP="00E16228">
      <w:pPr>
        <w:rPr>
          <w:color w:val="000000"/>
          <w:sz w:val="22"/>
        </w:rPr>
      </w:pPr>
    </w:p>
    <w:p w14:paraId="5A907A8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Время:12:46:58</w:t>
      </w:r>
    </w:p>
    <w:p w14:paraId="5CC0FCFB" w14:textId="77777777" w:rsidR="00E16228" w:rsidRPr="00E16228" w:rsidRDefault="00E16228" w:rsidP="00E16228">
      <w:pPr>
        <w:rPr>
          <w:color w:val="000000"/>
          <w:sz w:val="22"/>
        </w:rPr>
      </w:pPr>
    </w:p>
    <w:p w14:paraId="4AFDD618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535E2F1A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7E63273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0C2BF91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2ADC67B9" w14:textId="77777777" w:rsidR="00E16228" w:rsidRPr="00E16228" w:rsidRDefault="00E16228" w:rsidP="00E16228">
      <w:pPr>
        <w:rPr>
          <w:color w:val="000000"/>
          <w:sz w:val="22"/>
        </w:rPr>
      </w:pPr>
    </w:p>
    <w:p w14:paraId="31DEFB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6012, Пылящая поверхность</w:t>
      </w:r>
    </w:p>
    <w:p w14:paraId="51A38A7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6012 01, Внешний отвал вскрышных пород</w:t>
      </w:r>
    </w:p>
    <w:p w14:paraId="2E1C517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452CC7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D907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9861204" w14:textId="77777777" w:rsidR="00E16228" w:rsidRPr="00E16228" w:rsidRDefault="00E16228" w:rsidP="00E16228">
      <w:pPr>
        <w:rPr>
          <w:color w:val="000000"/>
          <w:sz w:val="22"/>
        </w:rPr>
      </w:pPr>
    </w:p>
    <w:p w14:paraId="4899C77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54AC82C" w14:textId="77777777" w:rsidR="00E16228" w:rsidRPr="00E16228" w:rsidRDefault="00E16228" w:rsidP="00E16228">
      <w:pPr>
        <w:rPr>
          <w:color w:val="000000"/>
          <w:sz w:val="22"/>
        </w:rPr>
      </w:pPr>
    </w:p>
    <w:p w14:paraId="164B08E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0EF6CF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F50F213" w14:textId="77777777" w:rsidR="00E16228" w:rsidRPr="00E16228" w:rsidRDefault="00E16228" w:rsidP="00E16228">
      <w:pPr>
        <w:rPr>
          <w:color w:val="000000"/>
          <w:sz w:val="22"/>
        </w:rPr>
      </w:pPr>
    </w:p>
    <w:p w14:paraId="4A19A6D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1EA91F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0E4ED9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0D33B9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EE1A23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7FB98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98DA2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8DFC7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51C03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9751F4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01092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5ADDF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9B7E2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09E49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A934C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C014B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4628A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F5165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D6B06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FFF4B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F8051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DF2FF9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0A159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159233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 + 0.37 = 0.37</w:t>
      </w:r>
    </w:p>
    <w:p w14:paraId="0F4A4D8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+ 4.17 = 4.17</w:t>
      </w:r>
    </w:p>
    <w:p w14:paraId="12A707D3" w14:textId="77777777" w:rsidR="00E16228" w:rsidRPr="00E16228" w:rsidRDefault="00E16228" w:rsidP="00E16228">
      <w:pPr>
        <w:rPr>
          <w:b/>
          <w:color w:val="000000"/>
        </w:rPr>
      </w:pPr>
    </w:p>
    <w:p w14:paraId="3CA42CC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649050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7BBB126" w14:textId="77777777" w:rsidR="00E16228" w:rsidRPr="00E16228" w:rsidRDefault="00E16228" w:rsidP="00E16228">
      <w:pPr>
        <w:rPr>
          <w:color w:val="000000"/>
          <w:sz w:val="22"/>
        </w:rPr>
      </w:pPr>
    </w:p>
    <w:p w14:paraId="00A3D0C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50B080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FAEB78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D3002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0904F8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8CB94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E3E01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FCF90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E6D32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B1EC5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E35C8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2A320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184A0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811CF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0FF019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20E79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9ABA0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FF395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A1D214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4AD85B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BB386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02FA9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CD8A6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3D65A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0.37 + 0.37 = 0.74</w:t>
      </w:r>
    </w:p>
    <w:p w14:paraId="534A5FB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4.17 + 4.17 = 8.34</w:t>
      </w:r>
    </w:p>
    <w:p w14:paraId="2BF4E9BE" w14:textId="77777777" w:rsidR="00E16228" w:rsidRPr="00E16228" w:rsidRDefault="00E16228" w:rsidP="00E16228">
      <w:pPr>
        <w:rPr>
          <w:b/>
          <w:color w:val="000000"/>
        </w:rPr>
      </w:pPr>
    </w:p>
    <w:p w14:paraId="4214D4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C3239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6ADB6F3" w14:textId="77777777" w:rsidR="00E16228" w:rsidRPr="00E16228" w:rsidRDefault="00E16228" w:rsidP="00E16228">
      <w:pPr>
        <w:rPr>
          <w:color w:val="000000"/>
          <w:sz w:val="22"/>
        </w:rPr>
      </w:pPr>
    </w:p>
    <w:p w14:paraId="303913F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C2150C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1FDD12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FBD16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60BE62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D92D5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578B4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D34A3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8FDF0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5DE02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CD71D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3ABA3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D0823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81826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B72F0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C2306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0E272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0676E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9A8BE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F0099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9A687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CF862A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EB5E3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25872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0.74 + 0.37 = 1.11</w:t>
      </w:r>
    </w:p>
    <w:p w14:paraId="230F10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8.34 + 4.17 = 12.5</w:t>
      </w:r>
    </w:p>
    <w:p w14:paraId="628BCD0E" w14:textId="77777777" w:rsidR="00E16228" w:rsidRPr="00E16228" w:rsidRDefault="00E16228" w:rsidP="00E16228">
      <w:pPr>
        <w:rPr>
          <w:b/>
          <w:color w:val="000000"/>
        </w:rPr>
      </w:pPr>
    </w:p>
    <w:p w14:paraId="332558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0630C3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2E93F0A5" w14:textId="77777777" w:rsidR="00E16228" w:rsidRPr="00E16228" w:rsidRDefault="00E16228" w:rsidP="00E16228">
      <w:pPr>
        <w:rPr>
          <w:color w:val="000000"/>
          <w:sz w:val="22"/>
        </w:rPr>
      </w:pPr>
    </w:p>
    <w:p w14:paraId="661D1FC6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B25D0A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C72D87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BB295B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2B89CE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33881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05402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85E8D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ED47C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B9003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BDD50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EE7B2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74459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54E1A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7AF0D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6A432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D6A66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AD27DC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F2D8C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D67BF6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AF90C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5856A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2A4A5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0E5B4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1.11 + 0.37 = 1.48</w:t>
      </w:r>
    </w:p>
    <w:p w14:paraId="3810000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12.5 + 4.17 = 16.67</w:t>
      </w:r>
    </w:p>
    <w:p w14:paraId="2F8911A5" w14:textId="77777777" w:rsidR="00E16228" w:rsidRPr="00E16228" w:rsidRDefault="00E16228" w:rsidP="00E16228">
      <w:pPr>
        <w:rPr>
          <w:b/>
          <w:color w:val="000000"/>
        </w:rPr>
      </w:pPr>
    </w:p>
    <w:p w14:paraId="3BEBCB9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C56BB6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A262334" w14:textId="77777777" w:rsidR="00E16228" w:rsidRPr="00E16228" w:rsidRDefault="00E16228" w:rsidP="00E16228">
      <w:pPr>
        <w:rPr>
          <w:color w:val="000000"/>
          <w:sz w:val="22"/>
        </w:rPr>
      </w:pPr>
    </w:p>
    <w:p w14:paraId="326F1C9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80F02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D8B059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AAE40F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F99006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9A567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71AF5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55B6D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2902F6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5D3A16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8C3A5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0AA75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ACE7E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E3270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D8744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E97A2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6AE89F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132C9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28419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525D1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209AE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B13E5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038F1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A7AF4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1.48 + 0.37 = 1.85</w:t>
      </w:r>
    </w:p>
    <w:p w14:paraId="4279FD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16.67 + 4.17 = 20.84</w:t>
      </w:r>
    </w:p>
    <w:p w14:paraId="3E07E43C" w14:textId="77777777" w:rsidR="00E16228" w:rsidRPr="00E16228" w:rsidRDefault="00E16228" w:rsidP="00E16228">
      <w:pPr>
        <w:rPr>
          <w:b/>
          <w:color w:val="000000"/>
        </w:rPr>
      </w:pPr>
    </w:p>
    <w:p w14:paraId="5375FE8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E1A5C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0C3203E" w14:textId="77777777" w:rsidR="00E16228" w:rsidRPr="00E16228" w:rsidRDefault="00E16228" w:rsidP="00E16228">
      <w:pPr>
        <w:rPr>
          <w:color w:val="000000"/>
          <w:sz w:val="22"/>
        </w:rPr>
      </w:pPr>
    </w:p>
    <w:p w14:paraId="381A7E7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B1C99A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5A3189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DEE378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2D2B0B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012D9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5FEB9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9F552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ECD3E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76585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32A6D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487F3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DE579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B1E6B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55633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F11B9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0F2AA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914C6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35A1E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9F313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DEE87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131C10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D69C3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B3318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1.85 + 0.37 = 2.22</w:t>
      </w:r>
    </w:p>
    <w:p w14:paraId="3C51DE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20.84 + 4.17 = 25</w:t>
      </w:r>
    </w:p>
    <w:p w14:paraId="74CAFBA5" w14:textId="77777777" w:rsidR="00E16228" w:rsidRPr="00E16228" w:rsidRDefault="00E16228" w:rsidP="00E16228">
      <w:pPr>
        <w:rPr>
          <w:b/>
          <w:color w:val="000000"/>
        </w:rPr>
      </w:pPr>
    </w:p>
    <w:p w14:paraId="614B2DA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EA6D71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94DFF10" w14:textId="77777777" w:rsidR="00E16228" w:rsidRPr="00E16228" w:rsidRDefault="00E16228" w:rsidP="00E16228">
      <w:pPr>
        <w:rPr>
          <w:color w:val="000000"/>
          <w:sz w:val="22"/>
        </w:rPr>
      </w:pPr>
    </w:p>
    <w:p w14:paraId="28EB826F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1C9A9CD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3AD72F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D5EB3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FD4A99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CF22A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DBFD50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606A5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974E6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FD2E10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A4307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D8388A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86C8A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7FBCB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2962D0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7573B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8E507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6F83B3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3E9251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63314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D5597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D546A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C7C0C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D0F17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2.22 + 0.37 = 2.59</w:t>
      </w:r>
    </w:p>
    <w:p w14:paraId="1E5944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25 + 4.17 = 29.17</w:t>
      </w:r>
    </w:p>
    <w:p w14:paraId="0E00AF00" w14:textId="77777777" w:rsidR="00E16228" w:rsidRPr="00E16228" w:rsidRDefault="00E16228" w:rsidP="00E16228">
      <w:pPr>
        <w:rPr>
          <w:b/>
          <w:color w:val="000000"/>
        </w:rPr>
      </w:pPr>
    </w:p>
    <w:p w14:paraId="640D10D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286004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9999434" w14:textId="77777777" w:rsidR="00E16228" w:rsidRPr="00E16228" w:rsidRDefault="00E16228" w:rsidP="00E16228">
      <w:pPr>
        <w:rPr>
          <w:color w:val="000000"/>
          <w:sz w:val="22"/>
        </w:rPr>
      </w:pPr>
    </w:p>
    <w:p w14:paraId="796C648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C01779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5E3B9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6BD85F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DCBA02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E0092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68540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30FCE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AFD52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80AA4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B8C1A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3A779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DC020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5709E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0B1899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13F5A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A955FF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259F9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0E59E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A8372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38F14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F1E082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31F8E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E591E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2.59 + 0.37 = 2.96</w:t>
      </w:r>
    </w:p>
    <w:p w14:paraId="234F0A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29.17 + 4.17 = 33.34</w:t>
      </w:r>
    </w:p>
    <w:p w14:paraId="22AD7338" w14:textId="77777777" w:rsidR="00E16228" w:rsidRPr="00E16228" w:rsidRDefault="00E16228" w:rsidP="00E16228">
      <w:pPr>
        <w:rPr>
          <w:b/>
          <w:color w:val="000000"/>
        </w:rPr>
      </w:pPr>
    </w:p>
    <w:p w14:paraId="28672F3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EF286E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1E306DC" w14:textId="77777777" w:rsidR="00E16228" w:rsidRPr="00E16228" w:rsidRDefault="00E16228" w:rsidP="00E16228">
      <w:pPr>
        <w:rPr>
          <w:color w:val="000000"/>
          <w:sz w:val="22"/>
        </w:rPr>
      </w:pPr>
    </w:p>
    <w:p w14:paraId="0580502D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8F5BD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FF2860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427D3E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7C5B3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4BE3C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1C140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1B829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51684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037B6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3B756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9F504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896A9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4669A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49A95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2958C6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CFD37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69768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9E164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A551C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3EA5B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7CA0D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83A71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94F2D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2.96 + 0.37 = 3.33</w:t>
      </w:r>
    </w:p>
    <w:p w14:paraId="799282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33.34 + 4.17 = 37.5</w:t>
      </w:r>
    </w:p>
    <w:p w14:paraId="54E225BD" w14:textId="77777777" w:rsidR="00E16228" w:rsidRPr="00E16228" w:rsidRDefault="00E16228" w:rsidP="00E16228">
      <w:pPr>
        <w:rPr>
          <w:b/>
          <w:color w:val="000000"/>
        </w:rPr>
      </w:pPr>
    </w:p>
    <w:p w14:paraId="4DAD8FF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2E37DA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3A3B7B2" w14:textId="77777777" w:rsidR="00E16228" w:rsidRPr="00E16228" w:rsidRDefault="00E16228" w:rsidP="00E16228">
      <w:pPr>
        <w:rPr>
          <w:color w:val="000000"/>
          <w:sz w:val="22"/>
        </w:rPr>
      </w:pPr>
    </w:p>
    <w:p w14:paraId="3750973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546C4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A5D5BA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A3F6FA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2BEC406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4F228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54D10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665C1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4C681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11124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EBD95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5DF41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DC994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8CDD2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90F24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C9F3B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E5ED87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21769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6DB15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CCF67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B63D2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347D3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4FED9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B390C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3.33 + 0.37 = 3.7</w:t>
      </w:r>
    </w:p>
    <w:p w14:paraId="1B0E78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37.5 + 4.17 = 41.7</w:t>
      </w:r>
    </w:p>
    <w:p w14:paraId="68FC702B" w14:textId="77777777" w:rsidR="00E16228" w:rsidRPr="00E16228" w:rsidRDefault="00E16228" w:rsidP="00E16228">
      <w:pPr>
        <w:rPr>
          <w:b/>
          <w:color w:val="000000"/>
        </w:rPr>
      </w:pPr>
    </w:p>
    <w:p w14:paraId="2E684A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E5E2FB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95BF3DB" w14:textId="77777777" w:rsidR="00E16228" w:rsidRPr="00E16228" w:rsidRDefault="00E16228" w:rsidP="00E16228">
      <w:pPr>
        <w:rPr>
          <w:color w:val="000000"/>
          <w:sz w:val="22"/>
        </w:rPr>
      </w:pPr>
    </w:p>
    <w:p w14:paraId="2B717BEF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26F56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F6B0B1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899789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C1CDAA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E8AAB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4BF9A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A67B7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DB64F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FE896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ABD20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F31EFA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E059E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899CA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0089B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93E4E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B0158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7A9381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AE2FB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4EBE8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97A3E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7B98F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6F814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29139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3.7 + 0.37 = 4.07</w:t>
      </w:r>
    </w:p>
    <w:p w14:paraId="5BFE279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41.7 + 4.17 = 45.9</w:t>
      </w:r>
    </w:p>
    <w:p w14:paraId="0C485BED" w14:textId="77777777" w:rsidR="00E16228" w:rsidRPr="00E16228" w:rsidRDefault="00E16228" w:rsidP="00E16228">
      <w:pPr>
        <w:rPr>
          <w:b/>
          <w:color w:val="000000"/>
        </w:rPr>
      </w:pPr>
    </w:p>
    <w:p w14:paraId="18B8481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4FEF2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B8827D9" w14:textId="77777777" w:rsidR="00E16228" w:rsidRPr="00E16228" w:rsidRDefault="00E16228" w:rsidP="00E16228">
      <w:pPr>
        <w:rPr>
          <w:color w:val="000000"/>
          <w:sz w:val="22"/>
        </w:rPr>
      </w:pPr>
    </w:p>
    <w:p w14:paraId="5B56ED1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69BA1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0FE7E5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9B1D17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23FB3B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56A4D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6E340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C6024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123E4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C42C7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82B34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29F2A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006C6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10B61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10900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84A5F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22B1D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10693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1D0A1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A029A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24BC3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9C3C48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1BB51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A799F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4.07 + 0.37 = 4.44</w:t>
      </w:r>
    </w:p>
    <w:p w14:paraId="3C87841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45.9 + 4.17 = 50.1</w:t>
      </w:r>
    </w:p>
    <w:p w14:paraId="41DE9F99" w14:textId="77777777" w:rsidR="00E16228" w:rsidRPr="00E16228" w:rsidRDefault="00E16228" w:rsidP="00E16228">
      <w:pPr>
        <w:rPr>
          <w:b/>
          <w:color w:val="000000"/>
        </w:rPr>
      </w:pPr>
    </w:p>
    <w:p w14:paraId="7BFF157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F69E4D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E160325" w14:textId="77777777" w:rsidR="00E16228" w:rsidRPr="00E16228" w:rsidRDefault="00E16228" w:rsidP="00E16228">
      <w:pPr>
        <w:rPr>
          <w:color w:val="000000"/>
          <w:sz w:val="22"/>
        </w:rPr>
      </w:pPr>
    </w:p>
    <w:p w14:paraId="2F92F3CA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CBB0CB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998B67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F8C4CE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1AD00E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798CF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6B3F7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A99116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3C2A1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5B761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58FCF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BAACB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855C2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BA3C9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012EB6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E2A39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83464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01903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BEC79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16FF2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A3467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0EFC4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C59E4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29AB6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4.44 + 0.37 = 4.81</w:t>
      </w:r>
    </w:p>
    <w:p w14:paraId="0A4193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50.1 + 4.17 = 54.3</w:t>
      </w:r>
    </w:p>
    <w:p w14:paraId="2E5ACD84" w14:textId="77777777" w:rsidR="00E16228" w:rsidRPr="00E16228" w:rsidRDefault="00E16228" w:rsidP="00E16228">
      <w:pPr>
        <w:rPr>
          <w:b/>
          <w:color w:val="000000"/>
        </w:rPr>
      </w:pPr>
    </w:p>
    <w:p w14:paraId="2F47D2A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8B3645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41A9E7B" w14:textId="77777777" w:rsidR="00E16228" w:rsidRPr="00E16228" w:rsidRDefault="00E16228" w:rsidP="00E16228">
      <w:pPr>
        <w:rPr>
          <w:color w:val="000000"/>
          <w:sz w:val="22"/>
        </w:rPr>
      </w:pPr>
    </w:p>
    <w:p w14:paraId="0AFC64E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284A6D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644AF3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557BBC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07772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9527E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F92FF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CB34E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6837B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557F7B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7BA87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FEC19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2A72B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AFDBA2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F095D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20407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77E62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98263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9939E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6B1DD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94D1A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674B7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A3775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577EF8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4.81 + 0.37 = 5.18</w:t>
      </w:r>
    </w:p>
    <w:p w14:paraId="4CF5B2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54.3 + 4.17 = 58.5</w:t>
      </w:r>
    </w:p>
    <w:p w14:paraId="1FF33FB3" w14:textId="77777777" w:rsidR="00E16228" w:rsidRPr="00E16228" w:rsidRDefault="00E16228" w:rsidP="00E16228">
      <w:pPr>
        <w:rPr>
          <w:b/>
          <w:color w:val="000000"/>
        </w:rPr>
      </w:pPr>
    </w:p>
    <w:p w14:paraId="06EA1CF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E9ADC1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12773C1" w14:textId="77777777" w:rsidR="00E16228" w:rsidRPr="00E16228" w:rsidRDefault="00E16228" w:rsidP="00E16228">
      <w:pPr>
        <w:rPr>
          <w:color w:val="000000"/>
          <w:sz w:val="22"/>
        </w:rPr>
      </w:pPr>
    </w:p>
    <w:p w14:paraId="7A5DD04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F3C80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4E6BF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7E315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54C3E8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3CB08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2A4D7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93854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3F2CE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2879A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0ED3E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79D40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92F03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AC7E7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CEC8D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FEB78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01DC0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1B05F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46CC4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1874F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53D81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40710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870BB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39623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5.18 + 0.37 = 5.55</w:t>
      </w:r>
    </w:p>
    <w:p w14:paraId="2014F7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58.5 + 4.17 = 62.7</w:t>
      </w:r>
    </w:p>
    <w:p w14:paraId="543BBD6B" w14:textId="77777777" w:rsidR="00E16228" w:rsidRPr="00E16228" w:rsidRDefault="00E16228" w:rsidP="00E16228">
      <w:pPr>
        <w:rPr>
          <w:b/>
          <w:color w:val="000000"/>
        </w:rPr>
      </w:pPr>
    </w:p>
    <w:p w14:paraId="004923C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58033F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4908EF8" w14:textId="77777777" w:rsidR="00E16228" w:rsidRPr="00E16228" w:rsidRDefault="00E16228" w:rsidP="00E16228">
      <w:pPr>
        <w:rPr>
          <w:color w:val="000000"/>
          <w:sz w:val="22"/>
        </w:rPr>
      </w:pPr>
    </w:p>
    <w:p w14:paraId="2249C66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85D99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8D1A5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A94603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7EAC2D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87586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16F63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B007C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90F04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12C2C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784E2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C71AB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06479F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07C4F2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93B347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BC6AC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1AD9E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F29CB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3E554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A3120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5C694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12A75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DED2D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85607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5.55 + 0.37 = 5.92</w:t>
      </w:r>
    </w:p>
    <w:p w14:paraId="57032A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62.7 + 4.17 = 66.9</w:t>
      </w:r>
    </w:p>
    <w:p w14:paraId="29E06FE7" w14:textId="77777777" w:rsidR="00E16228" w:rsidRPr="00E16228" w:rsidRDefault="00E16228" w:rsidP="00E16228">
      <w:pPr>
        <w:rPr>
          <w:b/>
          <w:color w:val="000000"/>
        </w:rPr>
      </w:pPr>
    </w:p>
    <w:p w14:paraId="6645BF4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BB147C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7A79E09" w14:textId="77777777" w:rsidR="00E16228" w:rsidRPr="00E16228" w:rsidRDefault="00E16228" w:rsidP="00E16228">
      <w:pPr>
        <w:rPr>
          <w:color w:val="000000"/>
          <w:sz w:val="22"/>
        </w:rPr>
      </w:pPr>
    </w:p>
    <w:p w14:paraId="4DCD873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C952A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179414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DCE666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492E25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0A5BC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8894B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B7AD3B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394A9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D8461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74C80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68692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56058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2E37E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E6F45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A691D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C6CD3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76DED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6F14BF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E5C8A8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C431C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4ECA2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4D1FF3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5E26D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5.92 + 0.37 = 6.29</w:t>
      </w:r>
    </w:p>
    <w:p w14:paraId="23E58E6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66.9 + 4.17 = 71.1</w:t>
      </w:r>
    </w:p>
    <w:p w14:paraId="403D700F" w14:textId="77777777" w:rsidR="00E16228" w:rsidRPr="00E16228" w:rsidRDefault="00E16228" w:rsidP="00E16228">
      <w:pPr>
        <w:rPr>
          <w:b/>
          <w:color w:val="000000"/>
        </w:rPr>
      </w:pPr>
    </w:p>
    <w:p w14:paraId="05F2733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3B1CF0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0FF698BE" w14:textId="77777777" w:rsidR="00E16228" w:rsidRPr="00E16228" w:rsidRDefault="00E16228" w:rsidP="00E16228">
      <w:pPr>
        <w:rPr>
          <w:color w:val="000000"/>
          <w:sz w:val="22"/>
        </w:rPr>
      </w:pPr>
    </w:p>
    <w:p w14:paraId="144CF5D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D93678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1FC962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E786A4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190F54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5F3A4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7D12D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A416B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797F8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EDB20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CCC49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5034B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F0902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7DA88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F20F9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65A4A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58D67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8CC46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DC02D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8FF11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35D5B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EB7D2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1BBEE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D4AE87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6.29 + 0.37 = 6.66</w:t>
      </w:r>
    </w:p>
    <w:p w14:paraId="53714F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71.1 + 4.17 = 75.3</w:t>
      </w:r>
    </w:p>
    <w:p w14:paraId="3B5E3627" w14:textId="77777777" w:rsidR="00E16228" w:rsidRPr="00E16228" w:rsidRDefault="00E16228" w:rsidP="00E16228">
      <w:pPr>
        <w:rPr>
          <w:b/>
          <w:color w:val="000000"/>
        </w:rPr>
      </w:pPr>
    </w:p>
    <w:p w14:paraId="28D5B4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82730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1957115" w14:textId="77777777" w:rsidR="00E16228" w:rsidRPr="00E16228" w:rsidRDefault="00E16228" w:rsidP="00E16228">
      <w:pPr>
        <w:rPr>
          <w:color w:val="000000"/>
          <w:sz w:val="22"/>
        </w:rPr>
      </w:pPr>
    </w:p>
    <w:p w14:paraId="7165E1F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0423D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2B9CA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7B7540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F6C7FF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D816F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C9695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9C98F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08DD8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C0EDD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07E71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E032F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EE0C1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874CE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CF248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A2645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C24E2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3A482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010E09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3A62B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815E3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D3F41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00722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EF6C2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6.66 + 0.37 = 7.03</w:t>
      </w:r>
    </w:p>
    <w:p w14:paraId="66123D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75.3 + 4.17 = 79.5</w:t>
      </w:r>
    </w:p>
    <w:p w14:paraId="5ED7F117" w14:textId="77777777" w:rsidR="00E16228" w:rsidRPr="00E16228" w:rsidRDefault="00E16228" w:rsidP="00E16228">
      <w:pPr>
        <w:rPr>
          <w:b/>
          <w:color w:val="000000"/>
        </w:rPr>
      </w:pPr>
    </w:p>
    <w:p w14:paraId="102594C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77562B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CD228B1" w14:textId="77777777" w:rsidR="00E16228" w:rsidRPr="00E16228" w:rsidRDefault="00E16228" w:rsidP="00E16228">
      <w:pPr>
        <w:rPr>
          <w:color w:val="000000"/>
          <w:sz w:val="22"/>
        </w:rPr>
      </w:pPr>
    </w:p>
    <w:p w14:paraId="328DEEB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5BBD7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270B6C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49F80B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53BF09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0A067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741EC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8BAF5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93B32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688FD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E7176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D8B53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18FEC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8B301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15019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691E6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AC123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C43AE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5492E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82743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0BAAC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B18A8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26EBE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275B3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7.03 + 0.37 = 7.4</w:t>
      </w:r>
    </w:p>
    <w:p w14:paraId="07778C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79.5 + 4.17 = 83.7</w:t>
      </w:r>
    </w:p>
    <w:p w14:paraId="7A4CB23A" w14:textId="77777777" w:rsidR="00E16228" w:rsidRPr="00E16228" w:rsidRDefault="00E16228" w:rsidP="00E16228">
      <w:pPr>
        <w:rPr>
          <w:b/>
          <w:color w:val="000000"/>
        </w:rPr>
      </w:pPr>
    </w:p>
    <w:p w14:paraId="1C22D22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9D4046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BB96A42" w14:textId="77777777" w:rsidR="00E16228" w:rsidRPr="00E16228" w:rsidRDefault="00E16228" w:rsidP="00E16228">
      <w:pPr>
        <w:rPr>
          <w:color w:val="000000"/>
          <w:sz w:val="22"/>
        </w:rPr>
      </w:pPr>
    </w:p>
    <w:p w14:paraId="7C59746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DABDAFA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7F66A8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EE0A12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A79757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5EBBB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ADC97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2C615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EBCB4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FCBD67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EB768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761F9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D1C5E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4B1C2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B39F0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8F4F7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CF5C8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A69E4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E6768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E24B7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8A708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772396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043D8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381A5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7.4 + 0.37 = 7.77</w:t>
      </w:r>
    </w:p>
    <w:p w14:paraId="061639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83.7 + 4.17 = 87.9</w:t>
      </w:r>
    </w:p>
    <w:p w14:paraId="60398370" w14:textId="77777777" w:rsidR="00E16228" w:rsidRPr="00E16228" w:rsidRDefault="00E16228" w:rsidP="00E16228">
      <w:pPr>
        <w:rPr>
          <w:b/>
          <w:color w:val="000000"/>
        </w:rPr>
      </w:pPr>
    </w:p>
    <w:p w14:paraId="1C4291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A1D3D6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47E11EB" w14:textId="77777777" w:rsidR="00E16228" w:rsidRPr="00E16228" w:rsidRDefault="00E16228" w:rsidP="00E16228">
      <w:pPr>
        <w:rPr>
          <w:color w:val="000000"/>
          <w:sz w:val="22"/>
        </w:rPr>
      </w:pPr>
    </w:p>
    <w:p w14:paraId="039FB19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CD59CEC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F77F2C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297F1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5F21B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7E5D5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005C2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75D9D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F348F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FB1C8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DACEB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A8CD1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476AE1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93C26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33440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2DE8A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38C657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012C3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A8290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06916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F8FEE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EC64F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FEF95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63335D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7.77 + 0.37 = 8.14</w:t>
      </w:r>
    </w:p>
    <w:p w14:paraId="597BCD8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87.9 + 4.17 = 92.1</w:t>
      </w:r>
    </w:p>
    <w:p w14:paraId="6628B591" w14:textId="77777777" w:rsidR="00E16228" w:rsidRPr="00E16228" w:rsidRDefault="00E16228" w:rsidP="00E16228">
      <w:pPr>
        <w:rPr>
          <w:b/>
          <w:color w:val="000000"/>
        </w:rPr>
      </w:pPr>
    </w:p>
    <w:p w14:paraId="6B27CD9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E790DD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67E4D69" w14:textId="77777777" w:rsidR="00E16228" w:rsidRPr="00E16228" w:rsidRDefault="00E16228" w:rsidP="00E16228">
      <w:pPr>
        <w:rPr>
          <w:color w:val="000000"/>
          <w:sz w:val="22"/>
        </w:rPr>
      </w:pPr>
    </w:p>
    <w:p w14:paraId="3E29260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3A72E6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AB878F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63736D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451129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532AA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A55D7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05B5C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42E6E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19B19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91F65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28C3E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E1391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7E742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0373C9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D65CA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32B90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CF4B4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61C7D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EAA69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BEEB2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02BB4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18AF9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46708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8.14 + 0.37 = 8.51</w:t>
      </w:r>
    </w:p>
    <w:p w14:paraId="5BF0E0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92.1 + 4.17 = 96.3</w:t>
      </w:r>
    </w:p>
    <w:p w14:paraId="78ECE40C" w14:textId="77777777" w:rsidR="00E16228" w:rsidRPr="00E16228" w:rsidRDefault="00E16228" w:rsidP="00E16228">
      <w:pPr>
        <w:rPr>
          <w:b/>
          <w:color w:val="000000"/>
        </w:rPr>
      </w:pPr>
    </w:p>
    <w:p w14:paraId="11AAE2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063FC1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E17383A" w14:textId="77777777" w:rsidR="00E16228" w:rsidRPr="00E16228" w:rsidRDefault="00E16228" w:rsidP="00E16228">
      <w:pPr>
        <w:rPr>
          <w:color w:val="000000"/>
          <w:sz w:val="22"/>
        </w:rPr>
      </w:pPr>
    </w:p>
    <w:p w14:paraId="18EB1C1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9283AB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7ED810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3E35B1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556F945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6059B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C4DA5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97836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22019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90D89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73EC4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608E9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EDE7D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14E60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5C728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A8AAC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69FA9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90730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836EB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FD3BC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58145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2A981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BF4C5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EE641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8.51 + 0.37 = 8.88</w:t>
      </w:r>
    </w:p>
    <w:p w14:paraId="7CF614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96.3 + 4.17 = 100.5</w:t>
      </w:r>
    </w:p>
    <w:p w14:paraId="2D20939C" w14:textId="77777777" w:rsidR="00E16228" w:rsidRPr="00E16228" w:rsidRDefault="00E16228" w:rsidP="00E16228">
      <w:pPr>
        <w:rPr>
          <w:b/>
          <w:color w:val="000000"/>
        </w:rPr>
      </w:pPr>
    </w:p>
    <w:p w14:paraId="7E5F23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E154DC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D9AC9FF" w14:textId="77777777" w:rsidR="00E16228" w:rsidRPr="00E16228" w:rsidRDefault="00E16228" w:rsidP="00E16228">
      <w:pPr>
        <w:rPr>
          <w:color w:val="000000"/>
          <w:sz w:val="22"/>
        </w:rPr>
      </w:pPr>
    </w:p>
    <w:p w14:paraId="4FA7BC1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15D77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490C58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C5BC12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516412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05BED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3057A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59602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136AF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A606E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EA1E4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671AD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8DD90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A7BB1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8FA48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C24A57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269FE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1CDEA6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7A4B89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F3846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9F909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C9EFC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F746F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C7F00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8.88 + 0.37 = 9.25</w:t>
      </w:r>
    </w:p>
    <w:p w14:paraId="464721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100.5 + 4.17 = 104.7</w:t>
      </w:r>
    </w:p>
    <w:p w14:paraId="7DED9652" w14:textId="77777777" w:rsidR="00E16228" w:rsidRPr="00E16228" w:rsidRDefault="00E16228" w:rsidP="00E16228">
      <w:pPr>
        <w:rPr>
          <w:b/>
          <w:color w:val="000000"/>
        </w:rPr>
      </w:pPr>
    </w:p>
    <w:p w14:paraId="65EE68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5BFE52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8A268F7" w14:textId="77777777" w:rsidR="00E16228" w:rsidRPr="00E16228" w:rsidRDefault="00E16228" w:rsidP="00E16228">
      <w:pPr>
        <w:rPr>
          <w:color w:val="000000"/>
          <w:sz w:val="22"/>
        </w:rPr>
      </w:pPr>
    </w:p>
    <w:p w14:paraId="7C3F425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EE5BD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E2B4CE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DB7EDE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7B9AFC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8589E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2E863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C1BB3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0C244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DF48D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C26BE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79C04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D59FE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C5A65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3689D5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DC1FA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E68CA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CEBBF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CECCE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FC5CE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7043D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F6AF7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B9E704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740D5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9.25 + 0.37 = 9.62</w:t>
      </w:r>
    </w:p>
    <w:p w14:paraId="36154C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104.7 + 4.17 = 108.9</w:t>
      </w:r>
    </w:p>
    <w:p w14:paraId="393B994A" w14:textId="77777777" w:rsidR="00E16228" w:rsidRPr="00E16228" w:rsidRDefault="00E16228" w:rsidP="00E16228">
      <w:pPr>
        <w:rPr>
          <w:b/>
          <w:color w:val="000000"/>
        </w:rPr>
      </w:pPr>
    </w:p>
    <w:p w14:paraId="155231D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9BA1DB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A452F2F" w14:textId="77777777" w:rsidR="00E16228" w:rsidRPr="00E16228" w:rsidRDefault="00E16228" w:rsidP="00E16228">
      <w:pPr>
        <w:rPr>
          <w:color w:val="000000"/>
          <w:sz w:val="22"/>
        </w:rPr>
      </w:pPr>
    </w:p>
    <w:p w14:paraId="13DA67A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26AF3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962D22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A5A599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12E720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46DF3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879BA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28EB6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3635F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51465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93D69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6C559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1F95A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6BD5E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1A078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84833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B7C9A1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6A05D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94807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75333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FE1FF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F7C88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9CF8A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66B53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9.62 + 0.37 = 9.99</w:t>
      </w:r>
    </w:p>
    <w:p w14:paraId="26A793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108.9 + 4.17 = 113.1</w:t>
      </w:r>
    </w:p>
    <w:p w14:paraId="33358692" w14:textId="77777777" w:rsidR="00E16228" w:rsidRPr="00E16228" w:rsidRDefault="00E16228" w:rsidP="00E16228">
      <w:pPr>
        <w:rPr>
          <w:b/>
          <w:color w:val="000000"/>
        </w:rPr>
      </w:pPr>
    </w:p>
    <w:p w14:paraId="527EA45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805B47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F20AEDB" w14:textId="77777777" w:rsidR="00E16228" w:rsidRPr="00E16228" w:rsidRDefault="00E16228" w:rsidP="00E16228">
      <w:pPr>
        <w:rPr>
          <w:color w:val="000000"/>
          <w:sz w:val="22"/>
        </w:rPr>
      </w:pPr>
    </w:p>
    <w:p w14:paraId="55DD701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51CE8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2F8F3E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690DF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19763B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A8532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320DF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75C61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0CC1B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1D32C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CB2AB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6D175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4A7A3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0961E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8DA54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B89E7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0C8E6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BF09D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61E61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B7D53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7D0E7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A5ECE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E2E7D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136DC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9.99 + 0.37 = 10.36</w:t>
      </w:r>
    </w:p>
    <w:p w14:paraId="5D4797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113.1 + 4.17 = 117.3</w:t>
      </w:r>
    </w:p>
    <w:p w14:paraId="367EE28E" w14:textId="77777777" w:rsidR="00E16228" w:rsidRPr="00E16228" w:rsidRDefault="00E16228" w:rsidP="00E16228">
      <w:pPr>
        <w:rPr>
          <w:b/>
          <w:color w:val="000000"/>
        </w:rPr>
      </w:pPr>
    </w:p>
    <w:p w14:paraId="193954E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DAA4CA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EEF143D" w14:textId="77777777" w:rsidR="00E16228" w:rsidRPr="00E16228" w:rsidRDefault="00E16228" w:rsidP="00E16228">
      <w:pPr>
        <w:rPr>
          <w:color w:val="000000"/>
          <w:sz w:val="22"/>
        </w:rPr>
      </w:pPr>
    </w:p>
    <w:p w14:paraId="0D136D5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6952D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AF3F96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5F6125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99CD96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6C0DB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BDFB9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48B25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70BDC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E3E45C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C9DA5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744D1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EC71B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A469D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CBCDA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8166E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0CF41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ADF43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74F2A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E41EA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0BDD6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98488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5E02F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73FB6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10.36 + 0.37 = 10.73</w:t>
      </w:r>
    </w:p>
    <w:p w14:paraId="4CB467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117.3 + 4.17 = 121.5</w:t>
      </w:r>
    </w:p>
    <w:p w14:paraId="1E14353A" w14:textId="77777777" w:rsidR="00E16228" w:rsidRPr="00E16228" w:rsidRDefault="00E16228" w:rsidP="00E16228">
      <w:pPr>
        <w:rPr>
          <w:b/>
          <w:color w:val="000000"/>
        </w:rPr>
      </w:pPr>
    </w:p>
    <w:p w14:paraId="37AE84A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E85B08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CF50685" w14:textId="77777777" w:rsidR="00E16228" w:rsidRPr="00E16228" w:rsidRDefault="00E16228" w:rsidP="00E16228">
      <w:pPr>
        <w:rPr>
          <w:color w:val="000000"/>
          <w:sz w:val="22"/>
        </w:rPr>
      </w:pPr>
    </w:p>
    <w:p w14:paraId="345D95F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748929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D73E8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2308C3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75DB90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A58D5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2A01B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E81BD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4CFDD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9A9FD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0D647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83A68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0FCF7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8B191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19184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86325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851C0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0982A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C20CD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C63CC0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FA185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887D6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F429C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A5391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10.73 + 0.37 = 11.1</w:t>
      </w:r>
    </w:p>
    <w:p w14:paraId="4FC6F1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121.5 + 4.17 = 125.7</w:t>
      </w:r>
    </w:p>
    <w:p w14:paraId="2AC0212C" w14:textId="77777777" w:rsidR="00E16228" w:rsidRPr="00E16228" w:rsidRDefault="00E16228" w:rsidP="00E16228">
      <w:pPr>
        <w:rPr>
          <w:b/>
          <w:color w:val="000000"/>
        </w:rPr>
      </w:pPr>
    </w:p>
    <w:p w14:paraId="5B4AD1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5C83CE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9C8D11D" w14:textId="77777777" w:rsidR="00E16228" w:rsidRPr="00E16228" w:rsidRDefault="00E16228" w:rsidP="00E16228">
      <w:pPr>
        <w:rPr>
          <w:color w:val="000000"/>
          <w:sz w:val="22"/>
        </w:rPr>
      </w:pPr>
    </w:p>
    <w:p w14:paraId="68C330F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2ACBE73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C96766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258766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617037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8416C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03E438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02B8A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A70C3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49FA6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F1C10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1C02E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2C3B3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ED80E7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A0358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39605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B6CDB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5A5CA9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C797E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47F84D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84EF3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5E58F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F1246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9DE1B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11.1 + 0.37 = 11.47</w:t>
      </w:r>
    </w:p>
    <w:p w14:paraId="4E8C8A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125.7 + 4.17 = 129.9</w:t>
      </w:r>
    </w:p>
    <w:p w14:paraId="5472E053" w14:textId="77777777" w:rsidR="00E16228" w:rsidRPr="00E16228" w:rsidRDefault="00E16228" w:rsidP="00E16228">
      <w:pPr>
        <w:rPr>
          <w:b/>
          <w:color w:val="000000"/>
        </w:rPr>
      </w:pPr>
    </w:p>
    <w:p w14:paraId="75314B3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D2534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596B0F19" w14:textId="77777777" w:rsidR="00E16228" w:rsidRPr="00E16228" w:rsidRDefault="00E16228" w:rsidP="00E16228">
      <w:pPr>
        <w:rPr>
          <w:color w:val="000000"/>
          <w:sz w:val="22"/>
        </w:rPr>
      </w:pPr>
    </w:p>
    <w:p w14:paraId="563F960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593B1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ECE333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743643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AB6D3C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0FE1D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0BA53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F3F84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78A6B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F26FBF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C885C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0033F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A56D3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DD685C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DDF31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D76FD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1B603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A7376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0645B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9E509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A6BC8D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6672A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118A6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5F0FE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11.47 + 0.37 = 11.84</w:t>
      </w:r>
    </w:p>
    <w:p w14:paraId="371C3C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129.9 + 4.17 = 134.1</w:t>
      </w:r>
    </w:p>
    <w:p w14:paraId="652104A6" w14:textId="77777777" w:rsidR="00E16228" w:rsidRPr="00E16228" w:rsidRDefault="00E16228" w:rsidP="00E16228">
      <w:pPr>
        <w:rPr>
          <w:b/>
          <w:color w:val="000000"/>
        </w:rPr>
      </w:pPr>
    </w:p>
    <w:p w14:paraId="551AA96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FC1898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B94531D" w14:textId="77777777" w:rsidR="00E16228" w:rsidRPr="00E16228" w:rsidRDefault="00E16228" w:rsidP="00E16228">
      <w:pPr>
        <w:rPr>
          <w:color w:val="000000"/>
          <w:sz w:val="22"/>
        </w:rPr>
      </w:pPr>
    </w:p>
    <w:p w14:paraId="12015AE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88FF4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8EB2D6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0009E9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B1EF0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8B998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82E2D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A23EC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BDC3E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B4FD9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7188A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53906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7B4A6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63272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0B96D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C2B69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A6D25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2B84B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E5755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677B1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43E73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DC4FD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BAB67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D7DE0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11.84 + 0.37 = 12.2</w:t>
      </w:r>
    </w:p>
    <w:p w14:paraId="633551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134.1 + 4.17 = 138.3</w:t>
      </w:r>
    </w:p>
    <w:p w14:paraId="69EE4810" w14:textId="77777777" w:rsidR="00E16228" w:rsidRPr="00E16228" w:rsidRDefault="00E16228" w:rsidP="00E16228">
      <w:pPr>
        <w:rPr>
          <w:b/>
          <w:color w:val="000000"/>
        </w:rPr>
      </w:pPr>
    </w:p>
    <w:p w14:paraId="03C3B24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FB8D45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DD2AEAA" w14:textId="77777777" w:rsidR="00E16228" w:rsidRPr="00E16228" w:rsidRDefault="00E16228" w:rsidP="00E16228">
      <w:pPr>
        <w:rPr>
          <w:color w:val="000000"/>
          <w:sz w:val="22"/>
        </w:rPr>
      </w:pPr>
    </w:p>
    <w:p w14:paraId="51D1E6D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974BB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EE401A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E4E2AA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A8758B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336560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EA4A4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AD19C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DF699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733360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3A551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9A4A9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0204F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C9984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DF3032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03394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EE4AF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782BD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1B0F7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A2D84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4318B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C34EB6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EA347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BFFD4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12.2 + 0.37 = 12.57</w:t>
      </w:r>
    </w:p>
    <w:p w14:paraId="67B6CA3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138.3 + 4.17 = 142.5</w:t>
      </w:r>
    </w:p>
    <w:p w14:paraId="1E30515C" w14:textId="77777777" w:rsidR="00E16228" w:rsidRPr="00E16228" w:rsidRDefault="00E16228" w:rsidP="00E16228">
      <w:pPr>
        <w:rPr>
          <w:b/>
          <w:color w:val="000000"/>
        </w:rPr>
      </w:pPr>
    </w:p>
    <w:p w14:paraId="3457072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2E71A5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51954AD" w14:textId="77777777" w:rsidR="00E16228" w:rsidRPr="00E16228" w:rsidRDefault="00E16228" w:rsidP="00E16228">
      <w:pPr>
        <w:rPr>
          <w:color w:val="000000"/>
          <w:sz w:val="22"/>
        </w:rPr>
      </w:pPr>
    </w:p>
    <w:p w14:paraId="7EE0560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89751A2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9F20B2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64F4CD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5E081F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7992E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56755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32371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691179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995AF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435A55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72C3B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B6160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5B449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D9C0C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0BC86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7093E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C38D4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261FB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250DF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55D1C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235F5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59852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F4FB2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12.57 + 0.37 = 12.94</w:t>
      </w:r>
    </w:p>
    <w:p w14:paraId="063F19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142.5 + 4.17 = 146.7</w:t>
      </w:r>
    </w:p>
    <w:p w14:paraId="7F1F5ED4" w14:textId="77777777" w:rsidR="00E16228" w:rsidRPr="00E16228" w:rsidRDefault="00E16228" w:rsidP="00E16228">
      <w:pPr>
        <w:rPr>
          <w:b/>
          <w:color w:val="000000"/>
        </w:rPr>
      </w:pPr>
    </w:p>
    <w:p w14:paraId="370592E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2DD14B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62F8868" w14:textId="77777777" w:rsidR="00E16228" w:rsidRPr="00E16228" w:rsidRDefault="00E16228" w:rsidP="00E16228">
      <w:pPr>
        <w:rPr>
          <w:color w:val="000000"/>
          <w:sz w:val="22"/>
        </w:rPr>
      </w:pPr>
    </w:p>
    <w:p w14:paraId="255C9B1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1A1FF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49A403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6DD28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B7F615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2C23F5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48F4C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36A11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9BBCB5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2279F5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72FFD9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3A9A2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66E3A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6609FF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074C2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EB0DC3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A06E1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EE4D7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BFEA6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DC358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F6238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A96E4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E0224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D4246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12.94 + 0.37 = 13.3</w:t>
      </w:r>
    </w:p>
    <w:p w14:paraId="54DFFA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146.7 + 4.17 = 150.9</w:t>
      </w:r>
    </w:p>
    <w:p w14:paraId="6CB199B6" w14:textId="77777777" w:rsidR="00E16228" w:rsidRPr="00E16228" w:rsidRDefault="00E16228" w:rsidP="00E16228">
      <w:pPr>
        <w:rPr>
          <w:b/>
          <w:color w:val="000000"/>
        </w:rPr>
      </w:pPr>
    </w:p>
    <w:p w14:paraId="0E7676B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C4D6AE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E0DCE4A" w14:textId="77777777" w:rsidR="00E16228" w:rsidRPr="00E16228" w:rsidRDefault="00E16228" w:rsidP="00E16228">
      <w:pPr>
        <w:rPr>
          <w:color w:val="000000"/>
          <w:sz w:val="22"/>
        </w:rPr>
      </w:pPr>
    </w:p>
    <w:p w14:paraId="6673FD6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5999C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70E45D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7BA905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495E10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9AC54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82070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16227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3987F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479B6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50D88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9E5A0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54EB9B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A7BD4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704DF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84B75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7EE19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85932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4566D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DC64D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03FAF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48E4F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5EF6E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D6291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13.3 + 0.37 = 13.67</w:t>
      </w:r>
    </w:p>
    <w:p w14:paraId="2F8E78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150.9 + 4.17 = 155.1</w:t>
      </w:r>
    </w:p>
    <w:p w14:paraId="0AD1EDB4" w14:textId="77777777" w:rsidR="00E16228" w:rsidRPr="00E16228" w:rsidRDefault="00E16228" w:rsidP="00E16228">
      <w:pPr>
        <w:rPr>
          <w:b/>
          <w:color w:val="000000"/>
        </w:rPr>
      </w:pPr>
    </w:p>
    <w:p w14:paraId="2CEB24C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C502F1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3A5F38C" w14:textId="77777777" w:rsidR="00E16228" w:rsidRPr="00E16228" w:rsidRDefault="00E16228" w:rsidP="00E16228">
      <w:pPr>
        <w:rPr>
          <w:color w:val="000000"/>
          <w:sz w:val="22"/>
        </w:rPr>
      </w:pPr>
    </w:p>
    <w:p w14:paraId="6BE1451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37B0528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9E069E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36CB32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5FC6E5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B3A1B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20092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EC2AB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185C3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EBAFB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D622D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21560B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66687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56EAE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353FB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E2B51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33AC2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631AF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AF252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8EAD2D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B5333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7EED0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008F3B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E3DD4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13.67 + 0.37 = 14.04</w:t>
      </w:r>
    </w:p>
    <w:p w14:paraId="56B052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155.1 + 4.17 = 159.3</w:t>
      </w:r>
    </w:p>
    <w:p w14:paraId="31036E34" w14:textId="77777777" w:rsidR="00E16228" w:rsidRPr="00E16228" w:rsidRDefault="00E16228" w:rsidP="00E16228">
      <w:pPr>
        <w:rPr>
          <w:b/>
          <w:color w:val="000000"/>
        </w:rPr>
      </w:pPr>
    </w:p>
    <w:p w14:paraId="18EA7DF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64A8B8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73ACD73" w14:textId="77777777" w:rsidR="00E16228" w:rsidRPr="00E16228" w:rsidRDefault="00E16228" w:rsidP="00E16228">
      <w:pPr>
        <w:rPr>
          <w:color w:val="000000"/>
          <w:sz w:val="22"/>
        </w:rPr>
      </w:pPr>
    </w:p>
    <w:p w14:paraId="220AFF3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2F529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98ED1C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1106D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0BD64D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AF457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FBD94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E69F4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4CB52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A4E152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D5930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73A2F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88F46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872A5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5BB62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B1BC91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A76EE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06DC0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1DD67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E9C1D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C05D8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0F486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C2076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94107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14.04 + 0.37 = 14.4</w:t>
      </w:r>
    </w:p>
    <w:p w14:paraId="693377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159.3 + 4.17 = 163.5</w:t>
      </w:r>
    </w:p>
    <w:p w14:paraId="5FEAECD4" w14:textId="77777777" w:rsidR="00E16228" w:rsidRPr="00E16228" w:rsidRDefault="00E16228" w:rsidP="00E16228">
      <w:pPr>
        <w:rPr>
          <w:b/>
          <w:color w:val="000000"/>
        </w:rPr>
      </w:pPr>
    </w:p>
    <w:p w14:paraId="6D35D8D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40E544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AF5FE43" w14:textId="77777777" w:rsidR="00E16228" w:rsidRPr="00E16228" w:rsidRDefault="00E16228" w:rsidP="00E16228">
      <w:pPr>
        <w:rPr>
          <w:color w:val="000000"/>
          <w:sz w:val="22"/>
        </w:rPr>
      </w:pPr>
    </w:p>
    <w:p w14:paraId="40E723E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4C1C74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13E66C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41EC70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31B8B1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92E91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2F1ED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1DB4F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1D10E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90B6B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20F32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95F97C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65BA0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8B90E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C8202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27EBF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10289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05E6A0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3669F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214A3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CD137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E9CB6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F0848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598FE5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14.4 + 0.37 = 14.77</w:t>
      </w:r>
    </w:p>
    <w:p w14:paraId="739BA6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163.5 + 4.17 = 167.7</w:t>
      </w:r>
    </w:p>
    <w:p w14:paraId="4CF8A06F" w14:textId="77777777" w:rsidR="00E16228" w:rsidRPr="00E16228" w:rsidRDefault="00E16228" w:rsidP="00E16228">
      <w:pPr>
        <w:rPr>
          <w:b/>
          <w:color w:val="000000"/>
        </w:rPr>
      </w:pPr>
    </w:p>
    <w:p w14:paraId="341656F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F2C847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67D0416" w14:textId="77777777" w:rsidR="00E16228" w:rsidRPr="00E16228" w:rsidRDefault="00E16228" w:rsidP="00E16228">
      <w:pPr>
        <w:rPr>
          <w:color w:val="000000"/>
          <w:sz w:val="22"/>
        </w:rPr>
      </w:pPr>
    </w:p>
    <w:p w14:paraId="54F21A1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CC383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38E96F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BA3A5B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B7BCE3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93BCF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411E7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0953A5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A215E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9710A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2A3FA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F4F77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67D51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394E7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93D86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A7192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A4BED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1A1333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A3824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99B60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C0E8D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D0E2C0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68901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3E3BF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14.77 + 0.37 = 15.14</w:t>
      </w:r>
    </w:p>
    <w:p w14:paraId="034F4DB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167.7 + 4.17 = 171.9</w:t>
      </w:r>
    </w:p>
    <w:p w14:paraId="24817B5A" w14:textId="77777777" w:rsidR="00E16228" w:rsidRPr="00E16228" w:rsidRDefault="00E16228" w:rsidP="00E16228">
      <w:pPr>
        <w:rPr>
          <w:b/>
          <w:color w:val="000000"/>
        </w:rPr>
      </w:pPr>
    </w:p>
    <w:p w14:paraId="61AD38E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50648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5406B50" w14:textId="77777777" w:rsidR="00E16228" w:rsidRPr="00E16228" w:rsidRDefault="00E16228" w:rsidP="00E16228">
      <w:pPr>
        <w:rPr>
          <w:color w:val="000000"/>
          <w:sz w:val="22"/>
        </w:rPr>
      </w:pPr>
    </w:p>
    <w:p w14:paraId="0AA8414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B1EB53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CA2675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19DFC5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1A5CAB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B25FC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27A02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69D62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21DF8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74A45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849FE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A5EAA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2FEF9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4A498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868EE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B057F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F62EF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5C9FF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6AE82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1E808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BC880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CBDCF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107F5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6E164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15.14 + 0.37 = 15.5</w:t>
      </w:r>
    </w:p>
    <w:p w14:paraId="64B171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171.9 + 4.17 = 176.1</w:t>
      </w:r>
    </w:p>
    <w:p w14:paraId="3455BB17" w14:textId="77777777" w:rsidR="00E16228" w:rsidRPr="00E16228" w:rsidRDefault="00E16228" w:rsidP="00E16228">
      <w:pPr>
        <w:rPr>
          <w:b/>
          <w:color w:val="000000"/>
        </w:rPr>
      </w:pPr>
    </w:p>
    <w:p w14:paraId="4076380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3555C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4CD838A" w14:textId="77777777" w:rsidR="00E16228" w:rsidRPr="00E16228" w:rsidRDefault="00E16228" w:rsidP="00E16228">
      <w:pPr>
        <w:rPr>
          <w:color w:val="000000"/>
          <w:sz w:val="22"/>
        </w:rPr>
      </w:pPr>
    </w:p>
    <w:p w14:paraId="4A8BBE8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380B42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73296E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FBBF61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B2014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42EA8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83141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7A9D7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7FA56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82C077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0A7A8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8902A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E6C40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CD4F0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C861F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822450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53E90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BA415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E0F7A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7EA8A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29164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E1F83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0E27E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C9044D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15.5 + 0.37 = 15.87</w:t>
      </w:r>
    </w:p>
    <w:p w14:paraId="7775A7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176.1 + 4.17 = 180.3</w:t>
      </w:r>
    </w:p>
    <w:p w14:paraId="505911BC" w14:textId="77777777" w:rsidR="00E16228" w:rsidRPr="00E16228" w:rsidRDefault="00E16228" w:rsidP="00E16228">
      <w:pPr>
        <w:rPr>
          <w:b/>
          <w:color w:val="000000"/>
        </w:rPr>
      </w:pPr>
    </w:p>
    <w:p w14:paraId="19F06E0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B90D42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CF8A278" w14:textId="77777777" w:rsidR="00E16228" w:rsidRPr="00E16228" w:rsidRDefault="00E16228" w:rsidP="00E16228">
      <w:pPr>
        <w:rPr>
          <w:color w:val="000000"/>
          <w:sz w:val="22"/>
        </w:rPr>
      </w:pPr>
    </w:p>
    <w:p w14:paraId="54A653A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F6ACE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8D945E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CE2A00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A879F4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8F2D4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5D8BDA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A32166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C08A1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097C2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DE36E8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4A0D9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4E6925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EF829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7C0AB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7E21B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3EA57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FA236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43BB3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54F08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88200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B0BF9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BD62F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5FCD9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15.87 + 0.37 = 16.24</w:t>
      </w:r>
    </w:p>
    <w:p w14:paraId="3248BE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180.3 + 4.17 = 184.5</w:t>
      </w:r>
    </w:p>
    <w:p w14:paraId="4DAD79E1" w14:textId="77777777" w:rsidR="00E16228" w:rsidRPr="00E16228" w:rsidRDefault="00E16228" w:rsidP="00E16228">
      <w:pPr>
        <w:rPr>
          <w:b/>
          <w:color w:val="000000"/>
        </w:rPr>
      </w:pPr>
    </w:p>
    <w:p w14:paraId="3CA39B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3A7181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C8DC74C" w14:textId="77777777" w:rsidR="00E16228" w:rsidRPr="00E16228" w:rsidRDefault="00E16228" w:rsidP="00E16228">
      <w:pPr>
        <w:rPr>
          <w:color w:val="000000"/>
          <w:sz w:val="22"/>
        </w:rPr>
      </w:pPr>
    </w:p>
    <w:p w14:paraId="1B3980D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062C0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278BBC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758D48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7BFCA5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46909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E3C63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4CBAD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2E15F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0AA9B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2DE9F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A1D26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83AEA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126A2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1F839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2671A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3AAF6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1D98B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F72D9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8E79E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36660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EDB37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DCA1CE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99B725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16.24 + 0.37 = 16.6</w:t>
      </w:r>
    </w:p>
    <w:p w14:paraId="424560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184.5 + 4.17 = 188.7</w:t>
      </w:r>
    </w:p>
    <w:p w14:paraId="4DE4B4EC" w14:textId="77777777" w:rsidR="00E16228" w:rsidRPr="00E16228" w:rsidRDefault="00E16228" w:rsidP="00E16228">
      <w:pPr>
        <w:rPr>
          <w:b/>
          <w:color w:val="000000"/>
        </w:rPr>
      </w:pPr>
    </w:p>
    <w:p w14:paraId="71DBA15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355681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1F5AF120" w14:textId="77777777" w:rsidR="00E16228" w:rsidRPr="00E16228" w:rsidRDefault="00E16228" w:rsidP="00E16228">
      <w:pPr>
        <w:rPr>
          <w:color w:val="000000"/>
          <w:sz w:val="22"/>
        </w:rPr>
      </w:pPr>
    </w:p>
    <w:p w14:paraId="1C82BD2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220A9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02BAF2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48B067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5EC5D5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817F3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F188E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BC656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6D57A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2F69FA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3A0FF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F9739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C3844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547CC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E17E7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90773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14F41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6EDE36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6ECF5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C9A23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AC417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9C4E3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95A49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78617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16.6 + 0.37 = 16.97</w:t>
      </w:r>
    </w:p>
    <w:p w14:paraId="10BC2B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188.7 + 4.17 = 192.9</w:t>
      </w:r>
    </w:p>
    <w:p w14:paraId="134CBBCF" w14:textId="77777777" w:rsidR="00E16228" w:rsidRPr="00E16228" w:rsidRDefault="00E16228" w:rsidP="00E16228">
      <w:pPr>
        <w:rPr>
          <w:b/>
          <w:color w:val="000000"/>
        </w:rPr>
      </w:pPr>
    </w:p>
    <w:p w14:paraId="4D43FFE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FC4A24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38A6079" w14:textId="77777777" w:rsidR="00E16228" w:rsidRPr="00E16228" w:rsidRDefault="00E16228" w:rsidP="00E16228">
      <w:pPr>
        <w:rPr>
          <w:color w:val="000000"/>
          <w:sz w:val="22"/>
        </w:rPr>
      </w:pPr>
    </w:p>
    <w:p w14:paraId="5EA7191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A08CA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58D727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2350FE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853A42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2391F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5B79A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5205C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F15BF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951F2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862EB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3F830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BD5E3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44F51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348F7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45EF6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340F20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0DFF5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16EAE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4C791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1C273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B7BCC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7ABA6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A72C7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16.97 + 0.37 = 17.34</w:t>
      </w:r>
    </w:p>
    <w:p w14:paraId="22BAEF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192.9 + 4.17 = 197.1</w:t>
      </w:r>
    </w:p>
    <w:p w14:paraId="2CC91184" w14:textId="77777777" w:rsidR="00E16228" w:rsidRPr="00E16228" w:rsidRDefault="00E16228" w:rsidP="00E16228">
      <w:pPr>
        <w:rPr>
          <w:b/>
          <w:color w:val="000000"/>
        </w:rPr>
      </w:pPr>
    </w:p>
    <w:p w14:paraId="15FB6E9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BEC12F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2EC9896" w14:textId="77777777" w:rsidR="00E16228" w:rsidRPr="00E16228" w:rsidRDefault="00E16228" w:rsidP="00E16228">
      <w:pPr>
        <w:rPr>
          <w:color w:val="000000"/>
          <w:sz w:val="22"/>
        </w:rPr>
      </w:pPr>
    </w:p>
    <w:p w14:paraId="34FAEF3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6419F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3FEE3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3339A2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14191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282F3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FD745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4C868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3DE37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3CC3F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4CDD8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41C31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A8BD2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4488C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74921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76630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ACE14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5889B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C6D32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3643C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19230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D17711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A01BE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ED809C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17.34 + 0.37 = 17.7</w:t>
      </w:r>
    </w:p>
    <w:p w14:paraId="44EA7B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197.1 + 4.17 = 201.3</w:t>
      </w:r>
    </w:p>
    <w:p w14:paraId="0CFBE813" w14:textId="77777777" w:rsidR="00E16228" w:rsidRPr="00E16228" w:rsidRDefault="00E16228" w:rsidP="00E16228">
      <w:pPr>
        <w:rPr>
          <w:b/>
          <w:color w:val="000000"/>
        </w:rPr>
      </w:pPr>
    </w:p>
    <w:p w14:paraId="0255620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7F2A4A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3BC015A" w14:textId="77777777" w:rsidR="00E16228" w:rsidRPr="00E16228" w:rsidRDefault="00E16228" w:rsidP="00E16228">
      <w:pPr>
        <w:rPr>
          <w:color w:val="000000"/>
          <w:sz w:val="22"/>
        </w:rPr>
      </w:pPr>
    </w:p>
    <w:p w14:paraId="6141807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08BB0E8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BD9682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915B19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F60072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E184C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C9290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BD844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52CE4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77DB6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B23EC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4FEFF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CC4E3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9CC64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1B52C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85F64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B4AB3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FB2ED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B55081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17B31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D8052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8AF8B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4D3AB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E0F55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17.7 + 0.37 = 18.07</w:t>
      </w:r>
    </w:p>
    <w:p w14:paraId="30EC8F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201.3 + 4.17 = 205.5</w:t>
      </w:r>
    </w:p>
    <w:p w14:paraId="17864D57" w14:textId="77777777" w:rsidR="00E16228" w:rsidRPr="00E16228" w:rsidRDefault="00E16228" w:rsidP="00E16228">
      <w:pPr>
        <w:rPr>
          <w:b/>
          <w:color w:val="000000"/>
        </w:rPr>
      </w:pPr>
    </w:p>
    <w:p w14:paraId="56BAA13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BE85F5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B3EE722" w14:textId="77777777" w:rsidR="00E16228" w:rsidRPr="00E16228" w:rsidRDefault="00E16228" w:rsidP="00E16228">
      <w:pPr>
        <w:rPr>
          <w:color w:val="000000"/>
          <w:sz w:val="22"/>
        </w:rPr>
      </w:pPr>
    </w:p>
    <w:p w14:paraId="41F8DD18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B6B109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27B015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239AD3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E15D59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6C0AC3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07F94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445FB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09688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DAEAC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3456D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8B935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6F960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A5B04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2FA5E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7A7FB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06638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CC90D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94C5B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9D58DA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5FD5B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C7506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EF8E0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5FA85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18.07 + 0.37 = 18.44</w:t>
      </w:r>
    </w:p>
    <w:p w14:paraId="4E41B0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205.5 + 4.17 = 209.7</w:t>
      </w:r>
    </w:p>
    <w:p w14:paraId="7B42F4F4" w14:textId="77777777" w:rsidR="00E16228" w:rsidRPr="00E16228" w:rsidRDefault="00E16228" w:rsidP="00E16228">
      <w:pPr>
        <w:rPr>
          <w:b/>
          <w:color w:val="000000"/>
        </w:rPr>
      </w:pPr>
    </w:p>
    <w:p w14:paraId="17DFA4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07A94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452CFD0" w14:textId="77777777" w:rsidR="00E16228" w:rsidRPr="00E16228" w:rsidRDefault="00E16228" w:rsidP="00E16228">
      <w:pPr>
        <w:rPr>
          <w:color w:val="000000"/>
          <w:sz w:val="22"/>
        </w:rPr>
      </w:pPr>
    </w:p>
    <w:p w14:paraId="6033251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E0BF2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BF1E0B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911220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36087F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46BA5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3FC63B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BC4AE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BDFCB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C99001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2DF8A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0D5FAE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CAB32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01CD2C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C0AED1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CED1E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380DF2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6E39F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CE37A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14710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A450A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78E08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B2F1AA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CC5D0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18.44 + 0.37 = 18.8</w:t>
      </w:r>
    </w:p>
    <w:p w14:paraId="159076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209.7 + 4.17 = 213.9</w:t>
      </w:r>
    </w:p>
    <w:p w14:paraId="1D7879BD" w14:textId="77777777" w:rsidR="00E16228" w:rsidRPr="00E16228" w:rsidRDefault="00E16228" w:rsidP="00E16228">
      <w:pPr>
        <w:rPr>
          <w:b/>
          <w:color w:val="000000"/>
        </w:rPr>
      </w:pPr>
    </w:p>
    <w:p w14:paraId="6D4A6E0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F9A768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58397EA" w14:textId="77777777" w:rsidR="00E16228" w:rsidRPr="00E16228" w:rsidRDefault="00E16228" w:rsidP="00E16228">
      <w:pPr>
        <w:rPr>
          <w:color w:val="000000"/>
          <w:sz w:val="22"/>
        </w:rPr>
      </w:pPr>
    </w:p>
    <w:p w14:paraId="56F0C31F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34335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913DEE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21349D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1BECD36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184B5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88BC1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C963C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345A2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EB694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3628B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94627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B65B9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026D3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03612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80509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EEBCE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15595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7FFE3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4F700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41AE6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14B857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76859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7F0DE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18.8 + 0.37 = 19.17</w:t>
      </w:r>
    </w:p>
    <w:p w14:paraId="1A6B37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213.9 + 4.17 = 218.1</w:t>
      </w:r>
    </w:p>
    <w:p w14:paraId="696A5D70" w14:textId="77777777" w:rsidR="00E16228" w:rsidRPr="00E16228" w:rsidRDefault="00E16228" w:rsidP="00E16228">
      <w:pPr>
        <w:rPr>
          <w:b/>
          <w:color w:val="000000"/>
        </w:rPr>
      </w:pPr>
    </w:p>
    <w:p w14:paraId="0EEDE8B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5AB164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0C7069A" w14:textId="77777777" w:rsidR="00E16228" w:rsidRPr="00E16228" w:rsidRDefault="00E16228" w:rsidP="00E16228">
      <w:pPr>
        <w:rPr>
          <w:color w:val="000000"/>
          <w:sz w:val="22"/>
        </w:rPr>
      </w:pPr>
    </w:p>
    <w:p w14:paraId="4A60F88A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6291F2D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2F34CD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51E5A1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DD6ED8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35E22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6DF67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DAB5C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A6FD7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D1F04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0C0647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90FBB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EEF70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552E5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B79BA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D143E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6E1329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982789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6B8B5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827F0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E375A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7E06A6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8C5710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9ED25A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19.17 + 0.37 = 19.54</w:t>
      </w:r>
    </w:p>
    <w:p w14:paraId="75FEBB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218.1 + 4.17 = 222.3</w:t>
      </w:r>
    </w:p>
    <w:p w14:paraId="2B018EBD" w14:textId="77777777" w:rsidR="00E16228" w:rsidRPr="00E16228" w:rsidRDefault="00E16228" w:rsidP="00E16228">
      <w:pPr>
        <w:rPr>
          <w:b/>
          <w:color w:val="000000"/>
        </w:rPr>
      </w:pPr>
    </w:p>
    <w:p w14:paraId="6C89D54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F6DBB6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DB72F39" w14:textId="77777777" w:rsidR="00E16228" w:rsidRPr="00E16228" w:rsidRDefault="00E16228" w:rsidP="00E16228">
      <w:pPr>
        <w:rPr>
          <w:color w:val="000000"/>
          <w:sz w:val="22"/>
        </w:rPr>
      </w:pPr>
    </w:p>
    <w:p w14:paraId="162E5A9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0361CA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2E03C6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9F9016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FBA830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406A1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98375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2E4EA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F4D20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99DE7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7E981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8C417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0C3F9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395516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C4B01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9ECA8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23A06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B59FF7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260D39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1614E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0988B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D81D3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91722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7D1DC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19.54 + 0.37 = 19.9</w:t>
      </w:r>
    </w:p>
    <w:p w14:paraId="534307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222.3 + 4.17 = 226.5</w:t>
      </w:r>
    </w:p>
    <w:p w14:paraId="29FC7DC6" w14:textId="77777777" w:rsidR="00E16228" w:rsidRPr="00E16228" w:rsidRDefault="00E16228" w:rsidP="00E16228">
      <w:pPr>
        <w:rPr>
          <w:b/>
          <w:color w:val="000000"/>
        </w:rPr>
      </w:pPr>
    </w:p>
    <w:p w14:paraId="68C870E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309557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0D48B35" w14:textId="77777777" w:rsidR="00E16228" w:rsidRPr="00E16228" w:rsidRDefault="00E16228" w:rsidP="00E16228">
      <w:pPr>
        <w:rPr>
          <w:color w:val="000000"/>
          <w:sz w:val="22"/>
        </w:rPr>
      </w:pPr>
    </w:p>
    <w:p w14:paraId="2003981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8479DE8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A7A358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7E1B64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0CE290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7A8A5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6C172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71FC9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DC24E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10F8C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BD0840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577A5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CF679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1915E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FC20C9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D5617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675E94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FBC21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506EA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E92D6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91F71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3435C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D78D4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8BDEF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19.9 + 0.37 = 20.27</w:t>
      </w:r>
    </w:p>
    <w:p w14:paraId="6B225F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226.5 + 4.17 = 230.7</w:t>
      </w:r>
    </w:p>
    <w:p w14:paraId="4BBC7D8C" w14:textId="77777777" w:rsidR="00E16228" w:rsidRPr="00E16228" w:rsidRDefault="00E16228" w:rsidP="00E16228">
      <w:pPr>
        <w:rPr>
          <w:b/>
          <w:color w:val="000000"/>
        </w:rPr>
      </w:pPr>
    </w:p>
    <w:p w14:paraId="5DBAF30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37F6FC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C22D08E" w14:textId="77777777" w:rsidR="00E16228" w:rsidRPr="00E16228" w:rsidRDefault="00E16228" w:rsidP="00E16228">
      <w:pPr>
        <w:rPr>
          <w:color w:val="000000"/>
          <w:sz w:val="22"/>
        </w:rPr>
      </w:pPr>
    </w:p>
    <w:p w14:paraId="2359C83F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DA0FD95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723913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DA4305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12DCAE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A8EB31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958C8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6805E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4FEA7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FCBE9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2337BF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6938D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E8464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CF5DF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F5C050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3C320D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7750D7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188D9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EC188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0D2B9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5A4871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44213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98B0E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BD26F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20.27 + 0.37 = 20.64</w:t>
      </w:r>
    </w:p>
    <w:p w14:paraId="01C43F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230.7 + 4.17 = 234.9</w:t>
      </w:r>
    </w:p>
    <w:p w14:paraId="7E1FFE9C" w14:textId="77777777" w:rsidR="00E16228" w:rsidRPr="00E16228" w:rsidRDefault="00E16228" w:rsidP="00E16228">
      <w:pPr>
        <w:rPr>
          <w:b/>
          <w:color w:val="000000"/>
        </w:rPr>
      </w:pPr>
    </w:p>
    <w:p w14:paraId="03192A4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661667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07B73ED" w14:textId="77777777" w:rsidR="00E16228" w:rsidRPr="00E16228" w:rsidRDefault="00E16228" w:rsidP="00E16228">
      <w:pPr>
        <w:rPr>
          <w:color w:val="000000"/>
          <w:sz w:val="22"/>
        </w:rPr>
      </w:pPr>
    </w:p>
    <w:p w14:paraId="03D3740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754BA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281404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C4AFEE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9ED856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8095E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7C329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89B07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F2F020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950CAB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34819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56C06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0BE1E1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4ED6A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3ADB1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3BBAF0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EEC67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20B6C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EC004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36632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29D6B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DA81A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58BBF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1065D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20.64 + 0.37 = 21</w:t>
      </w:r>
    </w:p>
    <w:p w14:paraId="649237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234.9 + 4.17 = 239.1</w:t>
      </w:r>
    </w:p>
    <w:p w14:paraId="58D0CADB" w14:textId="77777777" w:rsidR="00E16228" w:rsidRPr="00E16228" w:rsidRDefault="00E16228" w:rsidP="00E16228">
      <w:pPr>
        <w:rPr>
          <w:b/>
          <w:color w:val="000000"/>
        </w:rPr>
      </w:pPr>
    </w:p>
    <w:p w14:paraId="5C89ECA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0CCCBD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0FD322F" w14:textId="77777777" w:rsidR="00E16228" w:rsidRPr="00E16228" w:rsidRDefault="00E16228" w:rsidP="00E16228">
      <w:pPr>
        <w:rPr>
          <w:color w:val="000000"/>
          <w:sz w:val="22"/>
        </w:rPr>
      </w:pPr>
    </w:p>
    <w:p w14:paraId="01D0BF8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BBDA70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FD3DB3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F98A0F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4C0F48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5AE7C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77AAE8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E5AFC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1A485A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2FAFF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F1ECF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C1062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1E475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F57436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2F9F2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421CF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93B29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11723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5E610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672D2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4A4DA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DFCA2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AB150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D7DE1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21 + 0.37 = 21.37</w:t>
      </w:r>
    </w:p>
    <w:p w14:paraId="641EF8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239.1 + 4.17 = 243.3</w:t>
      </w:r>
    </w:p>
    <w:p w14:paraId="445105F9" w14:textId="77777777" w:rsidR="00E16228" w:rsidRPr="00E16228" w:rsidRDefault="00E16228" w:rsidP="00E16228">
      <w:pPr>
        <w:rPr>
          <w:b/>
          <w:color w:val="000000"/>
        </w:rPr>
      </w:pPr>
    </w:p>
    <w:p w14:paraId="1B3222E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D5C23E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31EC9D2" w14:textId="77777777" w:rsidR="00E16228" w:rsidRPr="00E16228" w:rsidRDefault="00E16228" w:rsidP="00E16228">
      <w:pPr>
        <w:rPr>
          <w:color w:val="000000"/>
          <w:sz w:val="22"/>
        </w:rPr>
      </w:pPr>
    </w:p>
    <w:p w14:paraId="2B70EBA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B86C3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BA9F7A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38E90F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728B6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31CB6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D68152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7AF9A2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2CBD8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00A25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19CF70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1469A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54717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02D8A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80292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7A1A8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EA98A6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C04CC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7B32C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20C7DA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A1A005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E8F38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3613F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FFDC3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21.37 + 0.37 = 21.74</w:t>
      </w:r>
    </w:p>
    <w:p w14:paraId="0221E8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243.3 + 4.17 = 247.5</w:t>
      </w:r>
    </w:p>
    <w:p w14:paraId="44EDC8C4" w14:textId="77777777" w:rsidR="00E16228" w:rsidRPr="00E16228" w:rsidRDefault="00E16228" w:rsidP="00E16228">
      <w:pPr>
        <w:rPr>
          <w:b/>
          <w:color w:val="000000"/>
        </w:rPr>
      </w:pPr>
    </w:p>
    <w:p w14:paraId="1ED6AFF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1C56FDE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428C8B22" w14:textId="77777777" w:rsidR="00E16228" w:rsidRPr="00E16228" w:rsidRDefault="00E16228" w:rsidP="00E16228">
      <w:pPr>
        <w:rPr>
          <w:color w:val="000000"/>
          <w:sz w:val="22"/>
        </w:rPr>
      </w:pPr>
    </w:p>
    <w:p w14:paraId="5146C47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998E3A9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5A8817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5B4A1B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E656E4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D2ED7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6F370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DA542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F3240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5B5AA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C33505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427FA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8CDF7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EB7A3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E7012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C5FFB4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1B597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F585E9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64638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AD3FD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94312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ED697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E58774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7F2BAF4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21.74 + 0.37 = 22.1</w:t>
      </w:r>
    </w:p>
    <w:p w14:paraId="286A43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247.5 + 4.17 = 251.7</w:t>
      </w:r>
    </w:p>
    <w:p w14:paraId="1BFA6532" w14:textId="77777777" w:rsidR="00E16228" w:rsidRPr="00E16228" w:rsidRDefault="00E16228" w:rsidP="00E16228">
      <w:pPr>
        <w:rPr>
          <w:b/>
          <w:color w:val="000000"/>
        </w:rPr>
      </w:pPr>
    </w:p>
    <w:p w14:paraId="22BCFEC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06B4B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B0E208D" w14:textId="77777777" w:rsidR="00E16228" w:rsidRPr="00E16228" w:rsidRDefault="00E16228" w:rsidP="00E16228">
      <w:pPr>
        <w:rPr>
          <w:color w:val="000000"/>
          <w:sz w:val="22"/>
        </w:rPr>
      </w:pPr>
    </w:p>
    <w:p w14:paraId="3F602F7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A3870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A8CC82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7FC12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076B81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7D37C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B606E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E0A67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0AF7D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2A44DC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FF0B5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5DE7B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934FFA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FB9D28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85AF6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790E95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334E0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B4492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B2648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E9373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64A2DE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A95074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474A2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FCAA74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22.1 + 0.37 = 22.47</w:t>
      </w:r>
    </w:p>
    <w:p w14:paraId="7B74982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251.7 + 4.17 = 255.9</w:t>
      </w:r>
    </w:p>
    <w:p w14:paraId="10606BC7" w14:textId="77777777" w:rsidR="00E16228" w:rsidRPr="00E16228" w:rsidRDefault="00E16228" w:rsidP="00E16228">
      <w:pPr>
        <w:rPr>
          <w:b/>
          <w:color w:val="000000"/>
        </w:rPr>
      </w:pPr>
    </w:p>
    <w:p w14:paraId="294448C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C510F4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5CDE29C" w14:textId="77777777" w:rsidR="00E16228" w:rsidRPr="00E16228" w:rsidRDefault="00E16228" w:rsidP="00E16228">
      <w:pPr>
        <w:rPr>
          <w:color w:val="000000"/>
          <w:sz w:val="22"/>
        </w:rPr>
      </w:pPr>
    </w:p>
    <w:p w14:paraId="0F4A121C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FF2ADE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45E27B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4C911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909448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B8BB3A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E3C36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79BBA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4B28B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4F334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EFB09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2816E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1122E9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DE786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696EA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8C394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37DC7B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7D659B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3FD486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CC563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FA9EB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1A0318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476590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194E18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22.47 + 0.37 = 22.84</w:t>
      </w:r>
    </w:p>
    <w:p w14:paraId="7C9B40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255.9 + 4.17 = 260.1</w:t>
      </w:r>
    </w:p>
    <w:p w14:paraId="334081BB" w14:textId="77777777" w:rsidR="00E16228" w:rsidRPr="00E16228" w:rsidRDefault="00E16228" w:rsidP="00E16228">
      <w:pPr>
        <w:rPr>
          <w:b/>
          <w:color w:val="000000"/>
        </w:rPr>
      </w:pPr>
    </w:p>
    <w:p w14:paraId="265045F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CE7612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F6871B1" w14:textId="77777777" w:rsidR="00E16228" w:rsidRPr="00E16228" w:rsidRDefault="00E16228" w:rsidP="00E16228">
      <w:pPr>
        <w:rPr>
          <w:color w:val="000000"/>
          <w:sz w:val="22"/>
        </w:rPr>
      </w:pPr>
    </w:p>
    <w:p w14:paraId="0178AD80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1E56EAC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FBE8F0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77B008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3CE2DF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CA663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8F807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0AE4E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220874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9C0F4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02B559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E0A9D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678264E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FC55E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B1D3C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59D07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36721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4A04B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83CA6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ED4F1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A7D2E6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9179D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54917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EE8C7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22.84 + 0.37 = 23.2</w:t>
      </w:r>
    </w:p>
    <w:p w14:paraId="371783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260.1 + 4.17 = 264.3</w:t>
      </w:r>
    </w:p>
    <w:p w14:paraId="02B6FF73" w14:textId="77777777" w:rsidR="00E16228" w:rsidRPr="00E16228" w:rsidRDefault="00E16228" w:rsidP="00E16228">
      <w:pPr>
        <w:rPr>
          <w:b/>
          <w:color w:val="000000"/>
        </w:rPr>
      </w:pPr>
    </w:p>
    <w:p w14:paraId="606ABB6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3FFA1A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C152600" w14:textId="77777777" w:rsidR="00E16228" w:rsidRPr="00E16228" w:rsidRDefault="00E16228" w:rsidP="00E16228">
      <w:pPr>
        <w:rPr>
          <w:color w:val="000000"/>
          <w:sz w:val="22"/>
        </w:rPr>
      </w:pPr>
    </w:p>
    <w:p w14:paraId="0ABC7486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F91B34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B2080A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612AF5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4A9BA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1D273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9DA27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8A582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80F77F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F33EF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0A67E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B60A8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792A6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A9C57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A0F570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4DA8B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28AAB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4A163D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DCA617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28B8A6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871B29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25508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0E812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720E5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23.2 + 0.37 = 23.57</w:t>
      </w:r>
    </w:p>
    <w:p w14:paraId="0A1CA1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264.3 + 4.17 = 268.5</w:t>
      </w:r>
    </w:p>
    <w:p w14:paraId="21BFBAF4" w14:textId="77777777" w:rsidR="00E16228" w:rsidRPr="00E16228" w:rsidRDefault="00E16228" w:rsidP="00E16228">
      <w:pPr>
        <w:rPr>
          <w:b/>
          <w:color w:val="000000"/>
        </w:rPr>
      </w:pPr>
    </w:p>
    <w:p w14:paraId="234AF0A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53BEB5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E9266F6" w14:textId="77777777" w:rsidR="00E16228" w:rsidRPr="00E16228" w:rsidRDefault="00E16228" w:rsidP="00E16228">
      <w:pPr>
        <w:rPr>
          <w:color w:val="000000"/>
          <w:sz w:val="22"/>
        </w:rPr>
      </w:pPr>
    </w:p>
    <w:p w14:paraId="40D88E0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DD490C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22A06A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323801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060E75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43BD51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8470DF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4FC2B7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1AA06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E2A53A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8A9964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81EFF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FA3BD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627E4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61D2E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EA86CC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7D776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3A9A1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821153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642274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C53EA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93ABD7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41DD2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86484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23.57 + 0.37 = 23.94</w:t>
      </w:r>
    </w:p>
    <w:p w14:paraId="6EF196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268.5 + 4.17 = 272.7</w:t>
      </w:r>
    </w:p>
    <w:p w14:paraId="4E2606AD" w14:textId="77777777" w:rsidR="00E16228" w:rsidRPr="00E16228" w:rsidRDefault="00E16228" w:rsidP="00E16228">
      <w:pPr>
        <w:rPr>
          <w:b/>
          <w:color w:val="000000"/>
        </w:rPr>
      </w:pPr>
    </w:p>
    <w:p w14:paraId="251751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B0A2C6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36DB277" w14:textId="77777777" w:rsidR="00E16228" w:rsidRPr="00E16228" w:rsidRDefault="00E16228" w:rsidP="00E16228">
      <w:pPr>
        <w:rPr>
          <w:color w:val="000000"/>
          <w:sz w:val="22"/>
        </w:rPr>
      </w:pPr>
    </w:p>
    <w:p w14:paraId="5EBCB91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DB7029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8BEE20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C99FD1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4F04BE5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C60ED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00DD6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168C2C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19441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4FEF7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BDDD2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65B51F1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618C6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5DF3E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DA079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9B2E88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85D4E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ACBAA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28BF2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C930CF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2D633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FE249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C068E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BBD6C6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23.94 + 0.37 = 24.3</w:t>
      </w:r>
    </w:p>
    <w:p w14:paraId="50BD51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272.7 + 4.17 = 276.9</w:t>
      </w:r>
    </w:p>
    <w:p w14:paraId="0156A5C8" w14:textId="77777777" w:rsidR="00E16228" w:rsidRPr="00E16228" w:rsidRDefault="00E16228" w:rsidP="00E16228">
      <w:pPr>
        <w:rPr>
          <w:b/>
          <w:color w:val="000000"/>
        </w:rPr>
      </w:pPr>
    </w:p>
    <w:p w14:paraId="700126D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862FC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BA67FC0" w14:textId="77777777" w:rsidR="00E16228" w:rsidRPr="00E16228" w:rsidRDefault="00E16228" w:rsidP="00E16228">
      <w:pPr>
        <w:rPr>
          <w:color w:val="000000"/>
          <w:sz w:val="22"/>
        </w:rPr>
      </w:pPr>
    </w:p>
    <w:p w14:paraId="27BDDF06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89136D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B58EF6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79C67B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115351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CE4FF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AF126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E5D7A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BC268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EA63F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B948A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167C4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5F9630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163CA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14A8383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53A152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B1C290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7AE1B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7C8D7E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A620A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F9254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86E4B9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4690D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E0102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24.3 + 0.37 = 24.67</w:t>
      </w:r>
    </w:p>
    <w:p w14:paraId="4184A8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276.9 + 4.17 = 281.1</w:t>
      </w:r>
    </w:p>
    <w:p w14:paraId="6B59191C" w14:textId="77777777" w:rsidR="00E16228" w:rsidRPr="00E16228" w:rsidRDefault="00E16228" w:rsidP="00E16228">
      <w:pPr>
        <w:rPr>
          <w:b/>
          <w:color w:val="000000"/>
        </w:rPr>
      </w:pPr>
    </w:p>
    <w:p w14:paraId="313C2D2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422C2F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191410E" w14:textId="77777777" w:rsidR="00E16228" w:rsidRPr="00E16228" w:rsidRDefault="00E16228" w:rsidP="00E16228">
      <w:pPr>
        <w:rPr>
          <w:color w:val="000000"/>
          <w:sz w:val="22"/>
        </w:rPr>
      </w:pPr>
    </w:p>
    <w:p w14:paraId="1AD8F3B6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14FC1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3AB698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B9CD91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42E7EC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7C4C0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EC8653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613868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380C2A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094160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216001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FBB37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9037F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0B0F9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0685D7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2EADA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2E23C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F6B07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21070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55E5FA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74483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818A9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1ADAB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2D7C3BB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24.67 + 0.37 = 25.04</w:t>
      </w:r>
    </w:p>
    <w:p w14:paraId="69051D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281.1 + 4.17 = 285.3</w:t>
      </w:r>
    </w:p>
    <w:p w14:paraId="033876D4" w14:textId="77777777" w:rsidR="00E16228" w:rsidRPr="00E16228" w:rsidRDefault="00E16228" w:rsidP="00E16228">
      <w:pPr>
        <w:rPr>
          <w:b/>
          <w:color w:val="000000"/>
        </w:rPr>
      </w:pPr>
    </w:p>
    <w:p w14:paraId="53C39A5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C7B365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0FFB55D" w14:textId="77777777" w:rsidR="00E16228" w:rsidRPr="00E16228" w:rsidRDefault="00E16228" w:rsidP="00E16228">
      <w:pPr>
        <w:rPr>
          <w:color w:val="000000"/>
          <w:sz w:val="22"/>
        </w:rPr>
      </w:pPr>
    </w:p>
    <w:p w14:paraId="023FC85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BD4EE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8BE902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912641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DD391A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C80B6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43205C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2B1AA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7FA90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BAC525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AEE53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939F00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9D5EA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1DECDB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91745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348A5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D3E36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0DA91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BC130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76862C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94EA1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B819C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EE7A4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CE8EFF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25.04 + 0.37 = 25.4</w:t>
      </w:r>
    </w:p>
    <w:p w14:paraId="0CA3E27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285.3 + 4.17 = 289.5</w:t>
      </w:r>
    </w:p>
    <w:p w14:paraId="6FB76B9E" w14:textId="77777777" w:rsidR="00E16228" w:rsidRPr="00E16228" w:rsidRDefault="00E16228" w:rsidP="00E16228">
      <w:pPr>
        <w:rPr>
          <w:b/>
          <w:color w:val="000000"/>
        </w:rPr>
      </w:pPr>
    </w:p>
    <w:p w14:paraId="5DF32F7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358C4E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A954096" w14:textId="77777777" w:rsidR="00E16228" w:rsidRPr="00E16228" w:rsidRDefault="00E16228" w:rsidP="00E16228">
      <w:pPr>
        <w:rPr>
          <w:color w:val="000000"/>
          <w:sz w:val="22"/>
        </w:rPr>
      </w:pPr>
    </w:p>
    <w:p w14:paraId="3499F54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25F50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1F536A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FF063F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6C7743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CC4141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01C2E1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EB63EA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C1373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EBB298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07C39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C7E09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5DB2D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24ADB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23FCD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28321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A4592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314F2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1EDEB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18B5D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DC4D42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211C6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37F57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84FEC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25.4 + 0.37 = 25.77</w:t>
      </w:r>
    </w:p>
    <w:p w14:paraId="13BEEA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289.5 + 4.17 = 293.7</w:t>
      </w:r>
    </w:p>
    <w:p w14:paraId="31690BFF" w14:textId="77777777" w:rsidR="00E16228" w:rsidRPr="00E16228" w:rsidRDefault="00E16228" w:rsidP="00E16228">
      <w:pPr>
        <w:rPr>
          <w:b/>
          <w:color w:val="000000"/>
        </w:rPr>
      </w:pPr>
    </w:p>
    <w:p w14:paraId="1F4E255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4C5F54F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B6B4C6E" w14:textId="77777777" w:rsidR="00E16228" w:rsidRPr="00E16228" w:rsidRDefault="00E16228" w:rsidP="00E16228">
      <w:pPr>
        <w:rPr>
          <w:color w:val="000000"/>
          <w:sz w:val="22"/>
        </w:rPr>
      </w:pPr>
    </w:p>
    <w:p w14:paraId="722B014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C94BE3F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77D1C9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C1F629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6A91AA4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B2050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6475E9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B6362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6B39248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3169EB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A194D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DDDA8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AB9A7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654CD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7E226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1EA60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10ABD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195F57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05E70F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2173575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E1B63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3C01D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A135C5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0099C6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25.77 + 0.37 = 26.14</w:t>
      </w:r>
    </w:p>
    <w:p w14:paraId="2BD9879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293.7 + 4.17 = 297.9</w:t>
      </w:r>
    </w:p>
    <w:p w14:paraId="5715E886" w14:textId="77777777" w:rsidR="00E16228" w:rsidRPr="00E16228" w:rsidRDefault="00E16228" w:rsidP="00E16228">
      <w:pPr>
        <w:rPr>
          <w:b/>
          <w:color w:val="000000"/>
        </w:rPr>
      </w:pPr>
    </w:p>
    <w:p w14:paraId="7D28A68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B5686E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6F5445A" w14:textId="77777777" w:rsidR="00E16228" w:rsidRPr="00E16228" w:rsidRDefault="00E16228" w:rsidP="00E16228">
      <w:pPr>
        <w:rPr>
          <w:color w:val="000000"/>
          <w:sz w:val="22"/>
        </w:rPr>
      </w:pPr>
    </w:p>
    <w:p w14:paraId="3E68C78B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828A322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F6532B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30BFAD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35C737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4C1C5C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E5CEA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6C14E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FC7E3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76058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2C413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77FC8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B2510F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30F3A2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8A10B6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7B3D873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224CE7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FF49E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6A575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876DF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5D28D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26C2AD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A8CA8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7C2D5C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26.14 + 0.37 = 26.5</w:t>
      </w:r>
    </w:p>
    <w:p w14:paraId="7003F4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297.9 + 4.17 = 302.1</w:t>
      </w:r>
    </w:p>
    <w:p w14:paraId="72F2ADF8" w14:textId="77777777" w:rsidR="00E16228" w:rsidRPr="00E16228" w:rsidRDefault="00E16228" w:rsidP="00E16228">
      <w:pPr>
        <w:rPr>
          <w:b/>
          <w:color w:val="000000"/>
        </w:rPr>
      </w:pPr>
    </w:p>
    <w:p w14:paraId="6B65F1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7A16E88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27CEA97F" w14:textId="77777777" w:rsidR="00E16228" w:rsidRPr="00E16228" w:rsidRDefault="00E16228" w:rsidP="00E16228">
      <w:pPr>
        <w:rPr>
          <w:color w:val="000000"/>
          <w:sz w:val="22"/>
        </w:rPr>
      </w:pPr>
    </w:p>
    <w:p w14:paraId="1A65EB5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21E7DD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6EE2EA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18B391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0C5162D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986B0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55A782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7038B5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78FC7A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76B93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3F8BEB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5B040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220F4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CB071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179E0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377FB5C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93BDEB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EDBB6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4A5D08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E33EE7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151C27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09344C3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13DC35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3A023AC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26.5 + 0.37 = 26.87</w:t>
      </w:r>
    </w:p>
    <w:p w14:paraId="37B170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302.1 + 4.17 = 306.3</w:t>
      </w:r>
    </w:p>
    <w:p w14:paraId="63D3027D" w14:textId="77777777" w:rsidR="00E16228" w:rsidRPr="00E16228" w:rsidRDefault="00E16228" w:rsidP="00E16228">
      <w:pPr>
        <w:rPr>
          <w:b/>
          <w:color w:val="000000"/>
        </w:rPr>
      </w:pPr>
    </w:p>
    <w:p w14:paraId="4F46BFB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23414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Материал: Песчаник</w:t>
      </w:r>
    </w:p>
    <w:p w14:paraId="3F044CDD" w14:textId="77777777" w:rsidR="00E16228" w:rsidRPr="00E16228" w:rsidRDefault="00E16228" w:rsidP="00E16228">
      <w:pPr>
        <w:rPr>
          <w:color w:val="000000"/>
          <w:sz w:val="22"/>
        </w:rPr>
      </w:pPr>
    </w:p>
    <w:p w14:paraId="24C6273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0A54D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303030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92D296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5E5F13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934C13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8DCF8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670ECD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52DD1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49D89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6F579E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AFCCC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99D5F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579A151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A2F91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9E562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A8396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70A046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557DD6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5068DA4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25BC92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C43D17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0AC1E59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9CCD5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26.87 + 0.37 = 27.24</w:t>
      </w:r>
    </w:p>
    <w:p w14:paraId="548FCC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306.3 + 4.17 = 310.5</w:t>
      </w:r>
    </w:p>
    <w:p w14:paraId="3A2DD0E7" w14:textId="77777777" w:rsidR="00E16228" w:rsidRPr="00E16228" w:rsidRDefault="00E16228" w:rsidP="00E16228">
      <w:pPr>
        <w:rPr>
          <w:b/>
          <w:color w:val="000000"/>
        </w:rPr>
      </w:pPr>
    </w:p>
    <w:p w14:paraId="344D552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502D6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5E24C51C" w14:textId="77777777" w:rsidR="00E16228" w:rsidRPr="00E16228" w:rsidRDefault="00E16228" w:rsidP="00E16228">
      <w:pPr>
        <w:rPr>
          <w:color w:val="000000"/>
          <w:sz w:val="22"/>
        </w:rPr>
      </w:pPr>
    </w:p>
    <w:p w14:paraId="081916E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70A7AA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206553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A1FCCF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CB3481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2681C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D0CFCF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8B17F3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561522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F7619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F292CE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735E5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007F8C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1F532E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690147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61449F5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830DA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5444D1A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216774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5C01A9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E6A575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2E3842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5C6F64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CFEA42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27.24 + 0.37 = 27.6</w:t>
      </w:r>
    </w:p>
    <w:p w14:paraId="295138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310.5 + 4.17 = 314.7</w:t>
      </w:r>
    </w:p>
    <w:p w14:paraId="40A672EF" w14:textId="77777777" w:rsidR="00E16228" w:rsidRPr="00E16228" w:rsidRDefault="00E16228" w:rsidP="00E16228">
      <w:pPr>
        <w:rPr>
          <w:b/>
          <w:color w:val="000000"/>
        </w:rPr>
      </w:pPr>
    </w:p>
    <w:p w14:paraId="677C54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8008B3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77FDFFF1" w14:textId="77777777" w:rsidR="00E16228" w:rsidRPr="00E16228" w:rsidRDefault="00E16228" w:rsidP="00E16228">
      <w:pPr>
        <w:rPr>
          <w:color w:val="000000"/>
          <w:sz w:val="22"/>
        </w:rPr>
      </w:pPr>
    </w:p>
    <w:p w14:paraId="3F22AA59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256B82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2511133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118FEED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510C2D2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7BD41A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AF768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4F023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AAB2F0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EC6353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4C5A2D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89F6C0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533E8A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42DD28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96CF6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3900FF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93FF76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17BA35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13B3C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64064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919BA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21E93F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376E7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D3428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27.6 + 0.37 = 27.97</w:t>
      </w:r>
    </w:p>
    <w:p w14:paraId="77CD28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314.7 + 4.17 = 318.9</w:t>
      </w:r>
    </w:p>
    <w:p w14:paraId="5593A791" w14:textId="77777777" w:rsidR="00E16228" w:rsidRPr="00E16228" w:rsidRDefault="00E16228" w:rsidP="00E16228">
      <w:pPr>
        <w:rPr>
          <w:b/>
          <w:color w:val="000000"/>
        </w:rPr>
      </w:pPr>
    </w:p>
    <w:p w14:paraId="658B14F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300152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CD51DB1" w14:textId="77777777" w:rsidR="00E16228" w:rsidRPr="00E16228" w:rsidRDefault="00E16228" w:rsidP="00E16228">
      <w:pPr>
        <w:rPr>
          <w:color w:val="000000"/>
          <w:sz w:val="22"/>
        </w:rPr>
      </w:pPr>
    </w:p>
    <w:p w14:paraId="67FBF9B2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E16228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B97D82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9EB0B2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2600DB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C32C75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08E30B5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2C1E3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3F0631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7B46AF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07F1D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B6FD5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1377B8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15DE655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6B6DFD4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0ACCD4E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EAAED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DC34C2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EDFF21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31A62C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00920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66E79D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7544D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38AD077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B6AECB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27.97 + 0.37 = 28.34</w:t>
      </w:r>
    </w:p>
    <w:p w14:paraId="46A380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318.9 + 4.17 = 323.1</w:t>
      </w:r>
    </w:p>
    <w:p w14:paraId="1D321E28" w14:textId="77777777" w:rsidR="00E16228" w:rsidRPr="00E16228" w:rsidRDefault="00E16228" w:rsidP="00E16228">
      <w:pPr>
        <w:rPr>
          <w:b/>
          <w:color w:val="000000"/>
        </w:rPr>
      </w:pPr>
    </w:p>
    <w:p w14:paraId="06C60AC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112F5E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3FE6C2D" w14:textId="77777777" w:rsidR="00E16228" w:rsidRPr="00E16228" w:rsidRDefault="00E16228" w:rsidP="00E16228">
      <w:pPr>
        <w:rPr>
          <w:color w:val="000000"/>
          <w:sz w:val="22"/>
        </w:rPr>
      </w:pPr>
    </w:p>
    <w:p w14:paraId="2857AF0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A12641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4C8420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A08090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8AD008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5775A4C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6DFB92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1BAF9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B8DD72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0F83B6F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04960E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0F09353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87440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CE1F5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71CE497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03269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360BFBF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4E67CA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5932D0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62699AB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0B74C5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861206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727B83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08443E3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28.34 + 0.37 = 28.7</w:t>
      </w:r>
    </w:p>
    <w:p w14:paraId="449502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323.1 + 4.17 = 327.3</w:t>
      </w:r>
    </w:p>
    <w:p w14:paraId="4AD98F82" w14:textId="77777777" w:rsidR="00E16228" w:rsidRPr="00E16228" w:rsidRDefault="00E16228" w:rsidP="00E16228">
      <w:pPr>
        <w:rPr>
          <w:b/>
          <w:color w:val="000000"/>
        </w:rPr>
      </w:pPr>
    </w:p>
    <w:p w14:paraId="54BCBDC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2B47F66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67D9CF0D" w14:textId="77777777" w:rsidR="00E16228" w:rsidRPr="00E16228" w:rsidRDefault="00E16228" w:rsidP="00E16228">
      <w:pPr>
        <w:rPr>
          <w:color w:val="000000"/>
          <w:sz w:val="22"/>
        </w:rPr>
      </w:pPr>
    </w:p>
    <w:p w14:paraId="6B7E7607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77D589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18BFD2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40712E4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7CFB59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A146EC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1FDE6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7835AC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1A9C1F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423871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699F0C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2DD265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2323119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7C4F5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EFC61E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2BFCC8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7FDFD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ACE617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4D8874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245B4E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C34D4A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25DE07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2B131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60C92BA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28.7 + 0.37 = 29.07</w:t>
      </w:r>
    </w:p>
    <w:p w14:paraId="393CEAD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327.3 + 4.17 = 331.5</w:t>
      </w:r>
    </w:p>
    <w:p w14:paraId="2015568B" w14:textId="77777777" w:rsidR="00E16228" w:rsidRPr="00E16228" w:rsidRDefault="00E16228" w:rsidP="00E16228">
      <w:pPr>
        <w:rPr>
          <w:b/>
          <w:color w:val="000000"/>
        </w:rPr>
      </w:pPr>
    </w:p>
    <w:p w14:paraId="0D521FF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D73BF3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72C6715" w14:textId="77777777" w:rsidR="00E16228" w:rsidRPr="00E16228" w:rsidRDefault="00E16228" w:rsidP="00E16228">
      <w:pPr>
        <w:rPr>
          <w:color w:val="000000"/>
          <w:sz w:val="22"/>
        </w:rPr>
      </w:pPr>
    </w:p>
    <w:p w14:paraId="53FDC043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440677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1EB3F73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02054C5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Степень открытости: с 4-х сторон</w:t>
      </w:r>
    </w:p>
    <w:p w14:paraId="6F59386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72789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3F004E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5086D0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5F284B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E1E215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652E1A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37A4A74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3E7C4A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0EBA99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4484B56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12D60DF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7F768D3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1D8F6E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193D261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D5067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40AD963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49A5DE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2E4B76D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3C0A1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29.07 + 0.37 = 29.44</w:t>
      </w:r>
    </w:p>
    <w:p w14:paraId="54C9F5E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331.5 + 4.17 = 335.7</w:t>
      </w:r>
    </w:p>
    <w:p w14:paraId="0C9919FA" w14:textId="77777777" w:rsidR="00E16228" w:rsidRPr="00E16228" w:rsidRDefault="00E16228" w:rsidP="00E16228">
      <w:pPr>
        <w:rPr>
          <w:b/>
          <w:color w:val="000000"/>
        </w:rPr>
      </w:pPr>
    </w:p>
    <w:p w14:paraId="02D505A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58D0F54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6C07930" w14:textId="77777777" w:rsidR="00E16228" w:rsidRPr="00E16228" w:rsidRDefault="00E16228" w:rsidP="00E16228">
      <w:pPr>
        <w:rPr>
          <w:color w:val="000000"/>
          <w:sz w:val="22"/>
        </w:rPr>
      </w:pPr>
    </w:p>
    <w:p w14:paraId="59D145D1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8C99D86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38E5FA6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351CD7E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109744D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45E111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31E1F2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2D4B3D2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03A3A16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678964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74251A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4C28625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BEA1BB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2065A1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6B273A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0E27CB3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43E00AA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785503F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0B0B30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04120E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30BF9D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136D37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6304E13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4616408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29.44 + 0.37 = 29.8</w:t>
      </w:r>
    </w:p>
    <w:p w14:paraId="77EB599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335.7 + 4.17 = 339.9</w:t>
      </w:r>
    </w:p>
    <w:p w14:paraId="2577DC61" w14:textId="77777777" w:rsidR="00E16228" w:rsidRPr="00E16228" w:rsidRDefault="00E16228" w:rsidP="00E16228">
      <w:pPr>
        <w:rPr>
          <w:b/>
          <w:color w:val="000000"/>
        </w:rPr>
      </w:pPr>
    </w:p>
    <w:p w14:paraId="0D8ACE7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6FE56B4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088ADAD0" w14:textId="77777777" w:rsidR="00E16228" w:rsidRPr="00E16228" w:rsidRDefault="00E16228" w:rsidP="00E16228">
      <w:pPr>
        <w:rPr>
          <w:color w:val="000000"/>
          <w:sz w:val="22"/>
        </w:rPr>
      </w:pPr>
    </w:p>
    <w:p w14:paraId="5CC74A8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344FD3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D5E0FF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6CB6CEA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3AC67A2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2FC77BC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2FF9C6B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55F5B4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66D903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5F11F8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583A31A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7C9D3C0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58DF643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77E5A15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2E5BA44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9999</w:t>
      </w:r>
    </w:p>
    <w:p w14:paraId="43FDF5A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5E8B31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2EA2795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69E4B7D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0907648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7C0FC06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634C7C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9999 · (1-0.85) = 0.37</w:t>
      </w:r>
    </w:p>
    <w:p w14:paraId="45FF854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9999 · (365-(150 + 30)) · (1-0.85) = 4.17</w:t>
      </w:r>
    </w:p>
    <w:p w14:paraId="5A277C9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29.8 + 0.37 = 30.2</w:t>
      </w:r>
    </w:p>
    <w:p w14:paraId="0BB137C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339.9 + 4.17 = 344.1</w:t>
      </w:r>
    </w:p>
    <w:p w14:paraId="76DD9DDD" w14:textId="77777777" w:rsidR="00E16228" w:rsidRPr="00E16228" w:rsidRDefault="00E16228" w:rsidP="00E16228">
      <w:pPr>
        <w:rPr>
          <w:b/>
          <w:color w:val="000000"/>
        </w:rPr>
      </w:pPr>
    </w:p>
    <w:p w14:paraId="648BD73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0EBFE24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3E5E6D8D" w14:textId="77777777" w:rsidR="00E16228" w:rsidRPr="00E16228" w:rsidRDefault="00E16228" w:rsidP="00E16228">
      <w:pPr>
        <w:rPr>
          <w:color w:val="000000"/>
          <w:sz w:val="22"/>
        </w:rPr>
      </w:pPr>
    </w:p>
    <w:p w14:paraId="02DE8025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62589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6AEAD7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8DE1FB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76629BA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3B0160F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1531741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lastRenderedPageBreak/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02140C9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477F98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2E177B7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CB21C5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ED6F5B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7685E4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100</w:t>
      </w:r>
    </w:p>
    <w:p w14:paraId="21EF014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96883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559</w:t>
      </w:r>
    </w:p>
    <w:p w14:paraId="2715019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01E656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6C4628D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7D591B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3D851E9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1779B9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3F6F5AD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559 · (1-0.85) = 0.02067</w:t>
      </w:r>
    </w:p>
    <w:p w14:paraId="72A5C40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559 · (365-(150 + 30)) · (1-0.85) = 0.233</w:t>
      </w:r>
    </w:p>
    <w:p w14:paraId="1AFC364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30.2 + 0.02067 = 30.2</w:t>
      </w:r>
    </w:p>
    <w:p w14:paraId="1A89F02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344.1 + 0.233 = 344.3</w:t>
      </w:r>
    </w:p>
    <w:p w14:paraId="7043409E" w14:textId="77777777" w:rsidR="00E16228" w:rsidRPr="00E16228" w:rsidRDefault="00E16228" w:rsidP="00E16228">
      <w:pPr>
        <w:rPr>
          <w:b/>
          <w:color w:val="000000"/>
        </w:rPr>
      </w:pPr>
    </w:p>
    <w:p w14:paraId="70B9C6BA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093C70E7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92C8" w14:textId="6EC40F2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A6D8" w14:textId="7287399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A268" w14:textId="48B8523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45DF" w14:textId="62368FB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6AAF8A77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B08" w14:textId="6B5FD44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C58" w14:textId="56600BA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7F3" w14:textId="3DABC76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3705" w14:textId="020CB98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344.3</w:t>
            </w:r>
          </w:p>
        </w:tc>
      </w:tr>
    </w:tbl>
    <w:p w14:paraId="287EA5EB" w14:textId="5F12D672" w:rsidR="00E16228" w:rsidRPr="00E16228" w:rsidRDefault="00E16228" w:rsidP="00E16228">
      <w:pPr>
        <w:rPr>
          <w:color w:val="000000"/>
          <w:sz w:val="22"/>
        </w:rPr>
      </w:pPr>
    </w:p>
    <w:p w14:paraId="0CCBA8C8" w14:textId="77777777" w:rsidR="00E16228" w:rsidRPr="00E16228" w:rsidRDefault="00E16228" w:rsidP="00E16228">
      <w:pPr>
        <w:rPr>
          <w:color w:val="000000"/>
          <w:sz w:val="22"/>
        </w:rPr>
      </w:pPr>
    </w:p>
    <w:p w14:paraId="10CF4E15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3E039238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59BC8E93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0E98D1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0D406FA1" w14:textId="77777777" w:rsidR="00E16228" w:rsidRPr="00E16228" w:rsidRDefault="00E16228" w:rsidP="00E16228">
      <w:pPr>
        <w:rPr>
          <w:color w:val="000000"/>
          <w:sz w:val="22"/>
        </w:rPr>
      </w:pPr>
    </w:p>
    <w:p w14:paraId="3C26441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Время:12:45:35</w:t>
      </w:r>
    </w:p>
    <w:p w14:paraId="287AC77F" w14:textId="77777777" w:rsidR="00E16228" w:rsidRPr="00E16228" w:rsidRDefault="00E16228" w:rsidP="00E16228">
      <w:pPr>
        <w:rPr>
          <w:color w:val="000000"/>
          <w:sz w:val="22"/>
        </w:rPr>
      </w:pPr>
    </w:p>
    <w:p w14:paraId="1425AB09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3ADE100F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47634E5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4D29B8D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457EB513" w14:textId="77777777" w:rsidR="00E16228" w:rsidRPr="00E16228" w:rsidRDefault="00E16228" w:rsidP="00E16228">
      <w:pPr>
        <w:rPr>
          <w:color w:val="000000"/>
          <w:sz w:val="22"/>
        </w:rPr>
      </w:pPr>
    </w:p>
    <w:p w14:paraId="6AC518E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6014, Пылящая повехность</w:t>
      </w:r>
    </w:p>
    <w:p w14:paraId="7A4D630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6014 01, Склад руды</w:t>
      </w:r>
    </w:p>
    <w:p w14:paraId="0AA36B0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7D32DD2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8D1526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5880C16" w14:textId="77777777" w:rsidR="00E16228" w:rsidRPr="00E16228" w:rsidRDefault="00E16228" w:rsidP="00E16228">
      <w:pPr>
        <w:rPr>
          <w:color w:val="000000"/>
          <w:sz w:val="22"/>
        </w:rPr>
      </w:pPr>
    </w:p>
    <w:p w14:paraId="14C3CF9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5C3356F" w14:textId="77777777" w:rsidR="00E16228" w:rsidRPr="00E16228" w:rsidRDefault="00E16228" w:rsidP="00E16228">
      <w:pPr>
        <w:rPr>
          <w:color w:val="000000"/>
          <w:sz w:val="22"/>
        </w:rPr>
      </w:pPr>
    </w:p>
    <w:p w14:paraId="6A1186D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п.3.2.Статическое хранение материала</w:t>
      </w:r>
    </w:p>
    <w:p w14:paraId="3D89A05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4472773B" w14:textId="77777777" w:rsidR="00E16228" w:rsidRPr="00E16228" w:rsidRDefault="00E16228" w:rsidP="00E16228">
      <w:pPr>
        <w:rPr>
          <w:color w:val="000000"/>
          <w:sz w:val="22"/>
        </w:rPr>
      </w:pPr>
    </w:p>
    <w:p w14:paraId="330A4A54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E86A30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5777AB3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5F2F36A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2A880DB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134F10F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53BFA22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5A3FDC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3A351DA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1A95C11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423CAD7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10</w:t>
      </w:r>
    </w:p>
    <w:p w14:paraId="5ACF8B1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0.1</w:t>
      </w:r>
    </w:p>
    <w:p w14:paraId="442AEC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120</w:t>
      </w:r>
    </w:p>
    <w:p w14:paraId="59C75E7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5D860A0D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Поверхность пыления в плане,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2000</w:t>
      </w:r>
    </w:p>
    <w:p w14:paraId="791A9D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E16228">
        <w:rPr>
          <w:b/>
          <w:i/>
          <w:color w:val="000000"/>
          <w:sz w:val="22"/>
        </w:rPr>
        <w:t xml:space="preserve">K6 = </w:t>
      </w:r>
      <w:r w:rsidRPr="00E16228">
        <w:rPr>
          <w:b/>
          <w:color w:val="000000"/>
        </w:rPr>
        <w:t>1.45</w:t>
      </w:r>
    </w:p>
    <w:p w14:paraId="1861B65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3A246F8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30DA39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15B4008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575507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78F2683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(3.2.3), </w:t>
      </w:r>
      <w:r w:rsidRPr="00E16228">
        <w:rPr>
          <w:b/>
          <w:i/>
          <w:color w:val="000000"/>
          <w:sz w:val="22"/>
        </w:rPr>
        <w:t xml:space="preserve">GC = </w:t>
      </w:r>
      <w:r w:rsidRPr="00E16228">
        <w:rPr>
          <w:b/>
          <w:i/>
          <w:color w:val="000000"/>
        </w:rPr>
        <w:t xml:space="preserve">K3 · K4 · K5 · K6 · K7 · Q · S · (1-NJ) = </w:t>
      </w:r>
      <w:r w:rsidRPr="00E16228">
        <w:rPr>
          <w:b/>
          <w:color w:val="000000"/>
        </w:rPr>
        <w:t>1.7 · 1 · 0.1 · 1.45 · 0.2 · 0.005 · 2000 · (1-0.85) = 0.074</w:t>
      </w:r>
    </w:p>
    <w:p w14:paraId="19C38B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(3.2.5),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0.0864 · K3SR · K4 · K5 · K6 · K7 · Q · S · (365-(TSP + TD)) · (1-NJ) = </w:t>
      </w:r>
      <w:r w:rsidRPr="00E16228">
        <w:rPr>
          <w:b/>
          <w:color w:val="000000"/>
        </w:rPr>
        <w:t>0.0864 · 1.2 · 1 · 0.1 · 1.45 · 0.2 · 0.005 · 2000 · (365-(150 + 30)) · (1-0.85) = 0.834</w:t>
      </w:r>
    </w:p>
    <w:p w14:paraId="244B4E4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г/с (3.2.1, 3.2.2),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G + GC = </w:t>
      </w:r>
      <w:r w:rsidRPr="00E16228">
        <w:rPr>
          <w:b/>
          <w:color w:val="000000"/>
        </w:rPr>
        <w:t>0 + 0.074 = 0.074</w:t>
      </w:r>
    </w:p>
    <w:p w14:paraId="2548BBB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+ 0.834 = 0.834</w:t>
      </w:r>
    </w:p>
    <w:p w14:paraId="6974AB17" w14:textId="77777777" w:rsidR="00E16228" w:rsidRPr="00E16228" w:rsidRDefault="00E16228" w:rsidP="00E16228">
      <w:pPr>
        <w:rPr>
          <w:b/>
          <w:color w:val="000000"/>
        </w:rPr>
      </w:pPr>
    </w:p>
    <w:p w14:paraId="60E19AA9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52CA4594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383A" w14:textId="34DC2C6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697" w14:textId="7D9FA1D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4733" w14:textId="701080B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6024" w14:textId="4426843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0CED2513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ACF" w14:textId="00B4076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40ED" w14:textId="158D729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BA1D" w14:textId="6E71886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A14F" w14:textId="1489FD2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0.834</w:t>
            </w:r>
          </w:p>
        </w:tc>
      </w:tr>
    </w:tbl>
    <w:p w14:paraId="7B4F47D9" w14:textId="3BD476E2" w:rsidR="00E16228" w:rsidRPr="00E16228" w:rsidRDefault="00E16228" w:rsidP="00E16228">
      <w:pPr>
        <w:rPr>
          <w:color w:val="000000"/>
          <w:sz w:val="22"/>
        </w:rPr>
      </w:pPr>
    </w:p>
    <w:p w14:paraId="32B0B44D" w14:textId="77777777" w:rsidR="00E16228" w:rsidRPr="00E16228" w:rsidRDefault="00E16228" w:rsidP="00E16228">
      <w:pPr>
        <w:rPr>
          <w:color w:val="000000"/>
          <w:sz w:val="22"/>
        </w:rPr>
      </w:pPr>
    </w:p>
    <w:p w14:paraId="1F8F05E9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61E4650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44F64E3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25D8EA16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4504C5CC" w14:textId="77777777" w:rsidR="00E16228" w:rsidRPr="00E16228" w:rsidRDefault="00E16228" w:rsidP="00E16228">
      <w:pPr>
        <w:rPr>
          <w:color w:val="000000"/>
          <w:sz w:val="22"/>
        </w:rPr>
      </w:pPr>
    </w:p>
    <w:p w14:paraId="1B485C20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Время:18:23:07</w:t>
      </w:r>
    </w:p>
    <w:p w14:paraId="094C24B8" w14:textId="77777777" w:rsidR="00E16228" w:rsidRPr="00E16228" w:rsidRDefault="00E16228" w:rsidP="00E16228">
      <w:pPr>
        <w:rPr>
          <w:color w:val="000000"/>
          <w:sz w:val="22"/>
        </w:rPr>
      </w:pPr>
    </w:p>
    <w:p w14:paraId="5235D090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0CFA8A57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631E852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lastRenderedPageBreak/>
        <w:t>Город: 225, Жанааркинский район, Улытау</w:t>
      </w:r>
    </w:p>
    <w:p w14:paraId="5EBBC4F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37CBEFBD" w14:textId="77777777" w:rsidR="00E16228" w:rsidRPr="00E16228" w:rsidRDefault="00E16228" w:rsidP="00E16228">
      <w:pPr>
        <w:rPr>
          <w:color w:val="000000"/>
          <w:sz w:val="22"/>
        </w:rPr>
      </w:pPr>
    </w:p>
    <w:p w14:paraId="45A47DD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6015, Пылящая поверхность</w:t>
      </w:r>
    </w:p>
    <w:p w14:paraId="381F116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6015 01, Погрузка П/И из склада</w:t>
      </w:r>
    </w:p>
    <w:p w14:paraId="66A335A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795841A2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4B566B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13AA939" w14:textId="77777777" w:rsidR="00E16228" w:rsidRPr="00E16228" w:rsidRDefault="00E16228" w:rsidP="00E16228">
      <w:pPr>
        <w:rPr>
          <w:color w:val="000000"/>
          <w:sz w:val="22"/>
        </w:rPr>
      </w:pPr>
    </w:p>
    <w:p w14:paraId="5E33734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22DDAC9" w14:textId="77777777" w:rsidR="00E16228" w:rsidRPr="00E16228" w:rsidRDefault="00E16228" w:rsidP="00E16228">
      <w:pPr>
        <w:rPr>
          <w:color w:val="000000"/>
          <w:sz w:val="22"/>
        </w:rPr>
      </w:pPr>
    </w:p>
    <w:p w14:paraId="2BB2437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67219A4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Материал: Песчаник</w:t>
      </w:r>
    </w:p>
    <w:p w14:paraId="1996902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Весовая доля пылевой фракции в материале (табл.3.1.1), </w:t>
      </w:r>
      <w:r w:rsidRPr="00E16228">
        <w:rPr>
          <w:b/>
          <w:i/>
          <w:color w:val="000000"/>
          <w:sz w:val="22"/>
        </w:rPr>
        <w:t xml:space="preserve">K1 = </w:t>
      </w:r>
      <w:r w:rsidRPr="00E16228">
        <w:rPr>
          <w:b/>
          <w:color w:val="000000"/>
        </w:rPr>
        <w:t>0.04</w:t>
      </w:r>
    </w:p>
    <w:p w14:paraId="7276165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Доля пыли, переходящей в аэрозоль (табл.3.1.1), </w:t>
      </w:r>
      <w:r w:rsidRPr="00E16228">
        <w:rPr>
          <w:b/>
          <w:i/>
          <w:color w:val="000000"/>
          <w:sz w:val="22"/>
        </w:rPr>
        <w:t xml:space="preserve">K2 = </w:t>
      </w:r>
      <w:r w:rsidRPr="00E16228">
        <w:rPr>
          <w:b/>
          <w:color w:val="000000"/>
        </w:rPr>
        <w:t>0.01</w:t>
      </w:r>
    </w:p>
    <w:p w14:paraId="1E3E4202" w14:textId="77777777" w:rsidR="00E16228" w:rsidRPr="00E16228" w:rsidRDefault="00E16228" w:rsidP="00E16228">
      <w:pPr>
        <w:rPr>
          <w:b/>
          <w:color w:val="000000"/>
        </w:rPr>
      </w:pPr>
    </w:p>
    <w:p w14:paraId="4FF393DD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9BE64E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07370FF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Материал негранулирован. Коэффициент Ke принимается равным 1</w:t>
      </w:r>
    </w:p>
    <w:p w14:paraId="7C68EDB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Степень открытости: с 4-х сторон</w:t>
      </w:r>
    </w:p>
    <w:p w14:paraId="4E19F0D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Загрузочный рукав не применяется</w:t>
      </w:r>
    </w:p>
    <w:p w14:paraId="6C79900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E16228">
        <w:rPr>
          <w:b/>
          <w:i/>
          <w:color w:val="000000"/>
          <w:sz w:val="22"/>
        </w:rPr>
        <w:t xml:space="preserve">K4 = </w:t>
      </w:r>
      <w:r w:rsidRPr="00E16228">
        <w:rPr>
          <w:b/>
          <w:color w:val="000000"/>
        </w:rPr>
        <w:t>1</w:t>
      </w:r>
    </w:p>
    <w:p w14:paraId="3E67CDC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(среднегодовая), м/с, </w:t>
      </w:r>
      <w:r w:rsidRPr="00E16228">
        <w:rPr>
          <w:b/>
          <w:i/>
          <w:color w:val="000000"/>
          <w:sz w:val="22"/>
        </w:rPr>
        <w:t xml:space="preserve">G3SR = </w:t>
      </w:r>
      <w:r w:rsidRPr="00E16228">
        <w:rPr>
          <w:b/>
          <w:color w:val="000000"/>
        </w:rPr>
        <w:t>3.2</w:t>
      </w:r>
    </w:p>
    <w:p w14:paraId="48D734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E16228">
        <w:rPr>
          <w:b/>
          <w:i/>
          <w:color w:val="000000"/>
          <w:sz w:val="22"/>
        </w:rPr>
        <w:t xml:space="preserve">K3SR = </w:t>
      </w:r>
      <w:r w:rsidRPr="00E16228">
        <w:rPr>
          <w:b/>
          <w:color w:val="000000"/>
        </w:rPr>
        <w:t>1.2</w:t>
      </w:r>
    </w:p>
    <w:p w14:paraId="1AB2C6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ветра (максимальная), м/c, </w:t>
      </w:r>
      <w:r w:rsidRPr="00E16228">
        <w:rPr>
          <w:b/>
          <w:i/>
          <w:color w:val="000000"/>
          <w:sz w:val="22"/>
        </w:rPr>
        <w:t xml:space="preserve">G3 = </w:t>
      </w:r>
      <w:r w:rsidRPr="00E16228">
        <w:rPr>
          <w:b/>
          <w:color w:val="000000"/>
        </w:rPr>
        <w:t>9</w:t>
      </w:r>
    </w:p>
    <w:p w14:paraId="7D4F72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E16228">
        <w:rPr>
          <w:b/>
          <w:i/>
          <w:color w:val="000000"/>
          <w:sz w:val="22"/>
        </w:rPr>
        <w:t xml:space="preserve">K3 = </w:t>
      </w:r>
      <w:r w:rsidRPr="00E16228">
        <w:rPr>
          <w:b/>
          <w:color w:val="000000"/>
        </w:rPr>
        <w:t>1.7</w:t>
      </w:r>
    </w:p>
    <w:p w14:paraId="6D24831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7713F50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материала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44B73C3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Размер куска материала, мм, </w:t>
      </w:r>
      <w:r w:rsidRPr="00E16228">
        <w:rPr>
          <w:b/>
          <w:i/>
          <w:color w:val="000000"/>
          <w:sz w:val="22"/>
        </w:rPr>
        <w:t xml:space="preserve">G7 = </w:t>
      </w:r>
      <w:r w:rsidRPr="00E16228">
        <w:rPr>
          <w:b/>
          <w:color w:val="000000"/>
        </w:rPr>
        <w:t>120</w:t>
      </w:r>
    </w:p>
    <w:p w14:paraId="1EFFAB7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E16228">
        <w:rPr>
          <w:b/>
          <w:i/>
          <w:color w:val="000000"/>
          <w:sz w:val="22"/>
        </w:rPr>
        <w:t xml:space="preserve">K7 = </w:t>
      </w:r>
      <w:r w:rsidRPr="00E16228">
        <w:rPr>
          <w:b/>
          <w:color w:val="000000"/>
        </w:rPr>
        <w:t>0.2</w:t>
      </w:r>
    </w:p>
    <w:p w14:paraId="3D443C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Высота падения материала, м, </w:t>
      </w:r>
      <w:r w:rsidRPr="00E16228">
        <w:rPr>
          <w:b/>
          <w:i/>
          <w:color w:val="000000"/>
          <w:sz w:val="22"/>
        </w:rPr>
        <w:t xml:space="preserve">GB = </w:t>
      </w:r>
      <w:r w:rsidRPr="00E16228">
        <w:rPr>
          <w:b/>
          <w:color w:val="000000"/>
        </w:rPr>
        <w:t>2</w:t>
      </w:r>
    </w:p>
    <w:p w14:paraId="6323FF3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E16228">
        <w:rPr>
          <w:b/>
          <w:i/>
          <w:color w:val="000000"/>
          <w:sz w:val="22"/>
        </w:rPr>
        <w:t xml:space="preserve">B = </w:t>
      </w:r>
      <w:r w:rsidRPr="00E16228">
        <w:rPr>
          <w:b/>
          <w:color w:val="000000"/>
        </w:rPr>
        <w:t>0.7</w:t>
      </w:r>
    </w:p>
    <w:p w14:paraId="4C71548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E16228">
        <w:rPr>
          <w:b/>
          <w:i/>
          <w:color w:val="000000"/>
          <w:sz w:val="22"/>
        </w:rPr>
        <w:t xml:space="preserve">GMAX = </w:t>
      </w:r>
      <w:r w:rsidRPr="00E16228">
        <w:rPr>
          <w:b/>
          <w:color w:val="000000"/>
        </w:rPr>
        <w:t>846.72</w:t>
      </w:r>
    </w:p>
    <w:p w14:paraId="1AABC38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E16228">
        <w:rPr>
          <w:b/>
          <w:i/>
          <w:color w:val="000000"/>
          <w:sz w:val="22"/>
        </w:rPr>
        <w:t xml:space="preserve">GGOD = </w:t>
      </w:r>
      <w:r w:rsidRPr="00E16228">
        <w:rPr>
          <w:b/>
          <w:color w:val="000000"/>
        </w:rPr>
        <w:t>500000</w:t>
      </w:r>
    </w:p>
    <w:p w14:paraId="61323C24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E16228">
        <w:rPr>
          <w:b/>
          <w:i/>
          <w:color w:val="000000"/>
          <w:sz w:val="22"/>
        </w:rPr>
        <w:t xml:space="preserve">NJ = </w:t>
      </w:r>
      <w:r w:rsidRPr="00E16228">
        <w:rPr>
          <w:b/>
          <w:color w:val="000000"/>
        </w:rPr>
        <w:t>0.85</w:t>
      </w:r>
    </w:p>
    <w:p w14:paraId="55BDF19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Вид работ: Погрузка</w:t>
      </w:r>
    </w:p>
    <w:p w14:paraId="3AAD312F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(3.1.1), </w:t>
      </w:r>
      <w:r w:rsidRPr="00E16228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E16228">
        <w:rPr>
          <w:b/>
          <w:color w:val="000000"/>
        </w:rPr>
        <w:t>0.672</w:t>
      </w:r>
    </w:p>
    <w:p w14:paraId="03B925D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(3.1.2), </w:t>
      </w:r>
      <w:r w:rsidRPr="00E16228">
        <w:rPr>
          <w:b/>
          <w:i/>
          <w:color w:val="000000"/>
          <w:sz w:val="22"/>
        </w:rPr>
        <w:t xml:space="preserve">MC = </w:t>
      </w:r>
      <w:r w:rsidRPr="00E16228">
        <w:rPr>
          <w:b/>
          <w:i/>
          <w:color w:val="000000"/>
        </w:rPr>
        <w:t xml:space="preserve">K1 · K2 · K3SR · K4 · K5 · K7 · K8 · K9 · KE · B · GGOD · (1-NJ) = </w:t>
      </w:r>
      <w:r w:rsidRPr="00E16228">
        <w:rPr>
          <w:b/>
          <w:color w:val="000000"/>
        </w:rPr>
        <w:t>0.04 · 0.01 · 1.2 · 1 · 0.2 · 0.2 · 1 · 1 · 1 · 0.7 · 500000 · (1-0.85) = 1.008</w:t>
      </w:r>
    </w:p>
    <w:p w14:paraId="0726AC93" w14:textId="77777777" w:rsidR="00E16228" w:rsidRPr="00E16228" w:rsidRDefault="00E16228" w:rsidP="00E16228">
      <w:pPr>
        <w:rPr>
          <w:color w:val="000000"/>
          <w:sz w:val="22"/>
        </w:rPr>
      </w:pPr>
    </w:p>
    <w:p w14:paraId="3591E8D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(3.2.1),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MAX(G,GC) = </w:t>
      </w:r>
      <w:r w:rsidRPr="00E16228">
        <w:rPr>
          <w:b/>
          <w:color w:val="000000"/>
        </w:rPr>
        <w:t>0.672</w:t>
      </w:r>
    </w:p>
    <w:p w14:paraId="3D946F8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Сумма выбросов, т/год (3.2.4),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M + MC = </w:t>
      </w:r>
      <w:r w:rsidRPr="00E16228">
        <w:rPr>
          <w:b/>
          <w:color w:val="000000"/>
        </w:rPr>
        <w:t>0 + 1.008 = 1.008</w:t>
      </w:r>
    </w:p>
    <w:p w14:paraId="3A31892D" w14:textId="77777777" w:rsidR="00E16228" w:rsidRPr="00E16228" w:rsidRDefault="00E16228" w:rsidP="00E16228">
      <w:pPr>
        <w:rPr>
          <w:b/>
          <w:color w:val="000000"/>
        </w:rPr>
      </w:pPr>
    </w:p>
    <w:p w14:paraId="54A93927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486E0EF3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A1A" w14:textId="41404D9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14D8" w14:textId="5AEDF82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D71" w14:textId="765660A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69A8" w14:textId="6AC81C5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078BCDBC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00A0" w14:textId="1960471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C35" w14:textId="1D94142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E16228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AE2D" w14:textId="54D4D02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D4C7" w14:textId="0341B79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1.008</w:t>
            </w:r>
          </w:p>
        </w:tc>
      </w:tr>
    </w:tbl>
    <w:p w14:paraId="0FBFB76D" w14:textId="196862F6" w:rsidR="00E16228" w:rsidRPr="00E16228" w:rsidRDefault="00E16228" w:rsidP="00E16228">
      <w:pPr>
        <w:rPr>
          <w:color w:val="000000"/>
          <w:sz w:val="22"/>
        </w:rPr>
      </w:pPr>
    </w:p>
    <w:p w14:paraId="143B423C" w14:textId="77777777" w:rsidR="00E16228" w:rsidRPr="00E16228" w:rsidRDefault="00E16228" w:rsidP="00E16228">
      <w:pPr>
        <w:rPr>
          <w:color w:val="000000"/>
          <w:sz w:val="22"/>
        </w:rPr>
      </w:pPr>
    </w:p>
    <w:p w14:paraId="0A8DCD75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6136D4FB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75A01B36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2FB850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17653108" w14:textId="77777777" w:rsidR="00E16228" w:rsidRPr="00E16228" w:rsidRDefault="00E16228" w:rsidP="00E16228">
      <w:pPr>
        <w:rPr>
          <w:color w:val="000000"/>
          <w:sz w:val="22"/>
        </w:rPr>
      </w:pPr>
    </w:p>
    <w:p w14:paraId="254DC15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Время:14:37:13</w:t>
      </w:r>
    </w:p>
    <w:p w14:paraId="0543998D" w14:textId="77777777" w:rsidR="00E16228" w:rsidRPr="00E16228" w:rsidRDefault="00E16228" w:rsidP="00E16228">
      <w:pPr>
        <w:rPr>
          <w:color w:val="000000"/>
          <w:sz w:val="22"/>
        </w:rPr>
      </w:pPr>
    </w:p>
    <w:p w14:paraId="2CF4A992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2196744D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0DDB86A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5D84C30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7AF058D" w14:textId="77777777" w:rsidR="00E16228" w:rsidRPr="00E16228" w:rsidRDefault="00E16228" w:rsidP="00E16228">
      <w:pPr>
        <w:rPr>
          <w:color w:val="000000"/>
          <w:sz w:val="22"/>
        </w:rPr>
      </w:pPr>
    </w:p>
    <w:p w14:paraId="4FD8C48A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6016, Пылящая поверхность</w:t>
      </w:r>
    </w:p>
    <w:p w14:paraId="664A516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6016 01, Перемещение руды</w:t>
      </w:r>
    </w:p>
    <w:p w14:paraId="2E85CF0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1C0B3341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ED284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DD91CE6" w14:textId="77777777" w:rsidR="00E16228" w:rsidRPr="00E16228" w:rsidRDefault="00E16228" w:rsidP="00E16228">
      <w:pPr>
        <w:rPr>
          <w:color w:val="000000"/>
          <w:sz w:val="22"/>
        </w:rPr>
      </w:pPr>
    </w:p>
    <w:p w14:paraId="1CBAB14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48B575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182C9B89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грузоподъемность (табл.3.3.1), </w:t>
      </w:r>
      <w:r w:rsidRPr="00E16228">
        <w:rPr>
          <w:b/>
          <w:i/>
          <w:color w:val="000000"/>
          <w:sz w:val="22"/>
        </w:rPr>
        <w:t xml:space="preserve">C1 = </w:t>
      </w:r>
      <w:r w:rsidRPr="00E16228">
        <w:rPr>
          <w:b/>
          <w:color w:val="000000"/>
        </w:rPr>
        <w:t>2.5</w:t>
      </w:r>
    </w:p>
    <w:p w14:paraId="76114584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60EEB4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передвижения (табл.3.3.2), </w:t>
      </w:r>
      <w:r w:rsidRPr="00E16228">
        <w:rPr>
          <w:b/>
          <w:i/>
          <w:color w:val="000000"/>
          <w:sz w:val="22"/>
        </w:rPr>
        <w:t xml:space="preserve">C2 = </w:t>
      </w:r>
      <w:r w:rsidRPr="00E16228">
        <w:rPr>
          <w:b/>
          <w:color w:val="000000"/>
        </w:rPr>
        <w:t>2.75</w:t>
      </w:r>
    </w:p>
    <w:p w14:paraId="16DC5967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Состояние дороги: Дорога без покрытия (грунтовая)</w:t>
      </w:r>
    </w:p>
    <w:p w14:paraId="5DAE5B8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состояние дороги (табл.3.3.3), </w:t>
      </w:r>
      <w:r w:rsidRPr="00E16228">
        <w:rPr>
          <w:b/>
          <w:i/>
          <w:color w:val="000000"/>
          <w:sz w:val="22"/>
        </w:rPr>
        <w:t xml:space="preserve">C3 = </w:t>
      </w:r>
      <w:r w:rsidRPr="00E16228">
        <w:rPr>
          <w:b/>
          <w:color w:val="000000"/>
        </w:rPr>
        <w:t>1</w:t>
      </w:r>
    </w:p>
    <w:p w14:paraId="31D21ED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E16228">
        <w:rPr>
          <w:b/>
          <w:i/>
          <w:color w:val="000000"/>
          <w:sz w:val="22"/>
        </w:rPr>
        <w:t xml:space="preserve">N1 = </w:t>
      </w:r>
      <w:r w:rsidRPr="00E16228">
        <w:rPr>
          <w:b/>
          <w:color w:val="000000"/>
        </w:rPr>
        <w:t>2</w:t>
      </w:r>
    </w:p>
    <w:p w14:paraId="4C9E814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E16228">
        <w:rPr>
          <w:b/>
          <w:i/>
          <w:color w:val="000000"/>
          <w:sz w:val="22"/>
        </w:rPr>
        <w:t xml:space="preserve">L = </w:t>
      </w:r>
      <w:r w:rsidRPr="00E16228">
        <w:rPr>
          <w:b/>
          <w:color w:val="000000"/>
        </w:rPr>
        <w:t>7</w:t>
      </w:r>
    </w:p>
    <w:p w14:paraId="2AE6DF0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Число ходок (туда + обратно) всего транспорта в час, </w:t>
      </w:r>
      <w:r w:rsidRPr="00E16228">
        <w:rPr>
          <w:b/>
          <w:i/>
          <w:color w:val="000000"/>
          <w:sz w:val="22"/>
        </w:rPr>
        <w:t xml:space="preserve">N = </w:t>
      </w:r>
      <w:r w:rsidRPr="00E16228">
        <w:rPr>
          <w:b/>
          <w:color w:val="000000"/>
        </w:rPr>
        <w:t>1.9</w:t>
      </w:r>
    </w:p>
    <w:p w14:paraId="61054F45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долю пыли, уносимой в атмосферу, </w:t>
      </w:r>
      <w:r w:rsidRPr="00E16228">
        <w:rPr>
          <w:b/>
          <w:i/>
          <w:color w:val="000000"/>
          <w:sz w:val="22"/>
        </w:rPr>
        <w:t xml:space="preserve">C7 = </w:t>
      </w:r>
      <w:r w:rsidRPr="00E16228">
        <w:rPr>
          <w:b/>
          <w:color w:val="000000"/>
        </w:rPr>
        <w:t>0.01</w:t>
      </w:r>
    </w:p>
    <w:p w14:paraId="1D1EEA6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Пылевыделение в атмосферу на 1 км пробега, г/км, </w:t>
      </w:r>
      <w:r w:rsidRPr="00E16228">
        <w:rPr>
          <w:b/>
          <w:i/>
          <w:color w:val="000000"/>
          <w:sz w:val="22"/>
        </w:rPr>
        <w:t xml:space="preserve">Q1 = </w:t>
      </w:r>
      <w:r w:rsidRPr="00E16228">
        <w:rPr>
          <w:b/>
          <w:color w:val="000000"/>
        </w:rPr>
        <w:t>1450</w:t>
      </w:r>
    </w:p>
    <w:p w14:paraId="1DC2D28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поверхностного слоя дороги,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05B0C266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увлажненность дороги (табл.3.1.4), </w:t>
      </w:r>
      <w:r w:rsidRPr="00E16228">
        <w:rPr>
          <w:b/>
          <w:i/>
          <w:color w:val="000000"/>
          <w:sz w:val="22"/>
        </w:rPr>
        <w:t xml:space="preserve">K5 = </w:t>
      </w:r>
      <w:r w:rsidRPr="00E16228">
        <w:rPr>
          <w:b/>
          <w:color w:val="000000"/>
        </w:rPr>
        <w:t>0.2</w:t>
      </w:r>
    </w:p>
    <w:p w14:paraId="0EC8002B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E16228">
        <w:rPr>
          <w:b/>
          <w:i/>
          <w:color w:val="000000"/>
          <w:sz w:val="22"/>
        </w:rPr>
        <w:t xml:space="preserve">C4 = </w:t>
      </w:r>
      <w:r w:rsidRPr="00E16228">
        <w:rPr>
          <w:b/>
          <w:color w:val="000000"/>
        </w:rPr>
        <w:t>1.45</w:t>
      </w:r>
    </w:p>
    <w:p w14:paraId="7BB0CAE0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E16228">
        <w:rPr>
          <w:b/>
          <w:i/>
          <w:color w:val="000000"/>
          <w:sz w:val="22"/>
        </w:rPr>
        <w:t xml:space="preserve">V1 = </w:t>
      </w:r>
      <w:r w:rsidRPr="00E16228">
        <w:rPr>
          <w:b/>
          <w:color w:val="000000"/>
        </w:rPr>
        <w:t>3.2</w:t>
      </w:r>
    </w:p>
    <w:p w14:paraId="72AD481E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E16228">
        <w:rPr>
          <w:b/>
          <w:i/>
          <w:color w:val="000000"/>
          <w:sz w:val="22"/>
        </w:rPr>
        <w:t xml:space="preserve">V2 = </w:t>
      </w:r>
      <w:r w:rsidRPr="00E16228">
        <w:rPr>
          <w:b/>
          <w:color w:val="000000"/>
        </w:rPr>
        <w:t>30</w:t>
      </w:r>
    </w:p>
    <w:p w14:paraId="041EE6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Скорость обдува, м/с, </w:t>
      </w:r>
      <w:r w:rsidRPr="00E16228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E16228">
        <w:rPr>
          <w:b/>
          <w:color w:val="000000"/>
        </w:rPr>
        <w:t>5.16</w:t>
      </w:r>
    </w:p>
    <w:p w14:paraId="5733F60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E16228">
        <w:rPr>
          <w:b/>
          <w:i/>
          <w:color w:val="000000"/>
          <w:sz w:val="22"/>
        </w:rPr>
        <w:t xml:space="preserve">C5 = </w:t>
      </w:r>
      <w:r w:rsidRPr="00E16228">
        <w:rPr>
          <w:b/>
          <w:color w:val="000000"/>
        </w:rPr>
        <w:t>1.26</w:t>
      </w:r>
    </w:p>
    <w:p w14:paraId="60F97C6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Площадь открытой поверхности материала в кузове, м2, </w:t>
      </w:r>
      <w:r w:rsidRPr="00E16228">
        <w:rPr>
          <w:b/>
          <w:i/>
          <w:color w:val="000000"/>
          <w:sz w:val="22"/>
        </w:rPr>
        <w:t xml:space="preserve">S = </w:t>
      </w:r>
      <w:r w:rsidRPr="00E16228">
        <w:rPr>
          <w:b/>
          <w:color w:val="000000"/>
        </w:rPr>
        <w:t>19.2</w:t>
      </w:r>
    </w:p>
    <w:p w14:paraId="6885E0CD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Перевозимый материал: Песчаник</w:t>
      </w:r>
    </w:p>
    <w:p w14:paraId="5C413D77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E16228">
        <w:rPr>
          <w:b/>
          <w:i/>
          <w:color w:val="000000"/>
          <w:sz w:val="22"/>
        </w:rPr>
        <w:t xml:space="preserve">Q = </w:t>
      </w:r>
      <w:r w:rsidRPr="00E16228">
        <w:rPr>
          <w:b/>
          <w:color w:val="000000"/>
        </w:rPr>
        <w:t>0.005</w:t>
      </w:r>
    </w:p>
    <w:p w14:paraId="093EB8B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Влажность перевозимого материала, %, </w:t>
      </w:r>
      <w:r w:rsidRPr="00E16228">
        <w:rPr>
          <w:b/>
          <w:i/>
          <w:color w:val="000000"/>
          <w:sz w:val="22"/>
        </w:rPr>
        <w:t xml:space="preserve">VL = </w:t>
      </w:r>
      <w:r w:rsidRPr="00E16228">
        <w:rPr>
          <w:b/>
          <w:color w:val="000000"/>
        </w:rPr>
        <w:t>9</w:t>
      </w:r>
    </w:p>
    <w:p w14:paraId="21BC71D1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E16228">
        <w:rPr>
          <w:b/>
          <w:i/>
          <w:color w:val="000000"/>
          <w:sz w:val="22"/>
        </w:rPr>
        <w:t xml:space="preserve">K5M = </w:t>
      </w:r>
      <w:r w:rsidRPr="00E16228">
        <w:rPr>
          <w:b/>
          <w:color w:val="000000"/>
        </w:rPr>
        <w:t>0.2</w:t>
      </w:r>
    </w:p>
    <w:p w14:paraId="4248B282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устойчивым снежным покровом, </w:t>
      </w:r>
      <w:r w:rsidRPr="00E16228">
        <w:rPr>
          <w:b/>
          <w:i/>
          <w:color w:val="000000"/>
          <w:sz w:val="22"/>
        </w:rPr>
        <w:t xml:space="preserve">TSP = </w:t>
      </w:r>
      <w:r w:rsidRPr="00E16228">
        <w:rPr>
          <w:b/>
          <w:color w:val="000000"/>
        </w:rPr>
        <w:t>150</w:t>
      </w:r>
    </w:p>
    <w:p w14:paraId="74F3E4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Продолжительность осадков в виде дождя, часов/год, </w:t>
      </w:r>
      <w:r w:rsidRPr="00E16228">
        <w:rPr>
          <w:b/>
          <w:i/>
          <w:color w:val="000000"/>
          <w:sz w:val="22"/>
        </w:rPr>
        <w:t xml:space="preserve">TO = </w:t>
      </w:r>
      <w:r w:rsidRPr="00E16228">
        <w:rPr>
          <w:b/>
          <w:color w:val="000000"/>
        </w:rPr>
        <w:t>360</w:t>
      </w:r>
    </w:p>
    <w:p w14:paraId="48EA8CE8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Количество дней с осадками в виде дождя в году, </w:t>
      </w:r>
      <w:r w:rsidRPr="00E16228">
        <w:rPr>
          <w:b/>
          <w:i/>
          <w:color w:val="000000"/>
          <w:sz w:val="22"/>
        </w:rPr>
        <w:t xml:space="preserve">TD = </w:t>
      </w:r>
      <w:r w:rsidRPr="00E16228">
        <w:rPr>
          <w:b/>
          <w:i/>
          <w:color w:val="000000"/>
        </w:rPr>
        <w:t xml:space="preserve">2 · TO / 24 = </w:t>
      </w:r>
      <w:r w:rsidRPr="00E16228">
        <w:rPr>
          <w:b/>
          <w:color w:val="000000"/>
        </w:rPr>
        <w:t>2 · 360 / 24 = 30</w:t>
      </w:r>
    </w:p>
    <w:p w14:paraId="6CBFCD20" w14:textId="77777777" w:rsidR="00E16228" w:rsidRPr="00E16228" w:rsidRDefault="00E16228" w:rsidP="00E16228">
      <w:pPr>
        <w:rPr>
          <w:b/>
          <w:color w:val="000000"/>
        </w:rPr>
      </w:pPr>
    </w:p>
    <w:p w14:paraId="041831CE" w14:textId="77777777" w:rsidR="00E16228" w:rsidRPr="00E16228" w:rsidRDefault="00E16228" w:rsidP="00E16228">
      <w:pPr>
        <w:rPr>
          <w:b/>
          <w:i/>
          <w:color w:val="000000"/>
          <w:u w:val="single"/>
        </w:rPr>
      </w:pPr>
      <w:r w:rsidRPr="00E16228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2BF897" w14:textId="77777777" w:rsidR="00E16228" w:rsidRPr="00E16228" w:rsidRDefault="00E16228" w:rsidP="00E16228">
      <w:pPr>
        <w:rPr>
          <w:b/>
          <w:i/>
          <w:color w:val="000000"/>
          <w:u w:val="single"/>
        </w:rPr>
      </w:pPr>
    </w:p>
    <w:p w14:paraId="79F9E20A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Максимальный разовый выброс, г/с (3.3.1), </w:t>
      </w:r>
      <w:r w:rsidRPr="00E16228">
        <w:rPr>
          <w:b/>
          <w:i/>
          <w:color w:val="000000"/>
          <w:sz w:val="22"/>
        </w:rPr>
        <w:t xml:space="preserve">G = </w:t>
      </w:r>
      <w:r w:rsidRPr="00E16228">
        <w:rPr>
          <w:b/>
          <w:i/>
          <w:color w:val="000000"/>
        </w:rPr>
        <w:t xml:space="preserve">C1 · C2 · C3 · K5 · C7 · N · L · Q1 / 3600 + C4 · C5 · K5M · Q · S · N1 = </w:t>
      </w:r>
      <w:r w:rsidRPr="00E16228">
        <w:rPr>
          <w:b/>
          <w:color w:val="000000"/>
        </w:rPr>
        <w:t>2.5 · 2.75 · 1 · 0.2 · 0.01 · 1.9 · 7 · 1450 / 3600 + 1.45 · 1.26 · 0.2 · 0.005 · 19.2 · 2 = 0.1438</w:t>
      </w:r>
    </w:p>
    <w:p w14:paraId="640DAB6C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Валовый выброс, т/год (3.3.2), </w:t>
      </w:r>
      <w:r w:rsidRPr="00E16228">
        <w:rPr>
          <w:b/>
          <w:i/>
          <w:color w:val="000000"/>
          <w:sz w:val="22"/>
        </w:rPr>
        <w:t xml:space="preserve">M = </w:t>
      </w:r>
      <w:r w:rsidRPr="00E16228">
        <w:rPr>
          <w:b/>
          <w:i/>
          <w:color w:val="000000"/>
        </w:rPr>
        <w:t xml:space="preserve">0.0864 · G · (365-(TSP + TD)) = </w:t>
      </w:r>
      <w:r w:rsidRPr="00E16228">
        <w:rPr>
          <w:b/>
          <w:color w:val="000000"/>
        </w:rPr>
        <w:t>0.0864 · 0.1438 · (365-(150 + 30)) = 2.3</w:t>
      </w:r>
    </w:p>
    <w:p w14:paraId="03222215" w14:textId="77777777" w:rsidR="00E16228" w:rsidRPr="00E16228" w:rsidRDefault="00E16228" w:rsidP="00E16228">
      <w:pPr>
        <w:rPr>
          <w:b/>
          <w:color w:val="000000"/>
        </w:rPr>
      </w:pPr>
    </w:p>
    <w:p w14:paraId="4F4037E2" w14:textId="77777777" w:rsidR="00E16228" w:rsidRPr="00E16228" w:rsidRDefault="00E16228" w:rsidP="00E16228">
      <w:pPr>
        <w:rPr>
          <w:b/>
          <w:i/>
          <w:color w:val="000000"/>
          <w:sz w:val="22"/>
        </w:rPr>
      </w:pPr>
      <w:r w:rsidRPr="00E16228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6EFB0F13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0EE4" w14:textId="307E448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EDA3" w14:textId="771826B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5185" w14:textId="749135D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23D9" w14:textId="01CBFF9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10852000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51D6" w14:textId="5E2952F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78F3" w14:textId="726021E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602" w14:textId="6D01446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AB7F" w14:textId="64AAFBB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2.3</w:t>
            </w:r>
          </w:p>
        </w:tc>
      </w:tr>
    </w:tbl>
    <w:p w14:paraId="7B0DDE63" w14:textId="4F8227DD" w:rsidR="00E16228" w:rsidRPr="00E16228" w:rsidRDefault="00E16228" w:rsidP="00E16228">
      <w:pPr>
        <w:rPr>
          <w:color w:val="000000"/>
          <w:sz w:val="22"/>
        </w:rPr>
      </w:pPr>
    </w:p>
    <w:p w14:paraId="1E36F0F8" w14:textId="77777777" w:rsidR="00E16228" w:rsidRPr="00E16228" w:rsidRDefault="00E16228" w:rsidP="00E16228">
      <w:pPr>
        <w:rPr>
          <w:color w:val="000000"/>
          <w:sz w:val="22"/>
        </w:rPr>
      </w:pPr>
    </w:p>
    <w:p w14:paraId="3F6E1D06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369DA8A7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330DF644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4ADB81D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ЭРА v3.0.406</w:t>
      </w:r>
    </w:p>
    <w:p w14:paraId="297E3F7F" w14:textId="77777777" w:rsidR="00E16228" w:rsidRPr="00E16228" w:rsidRDefault="00E16228" w:rsidP="00E16228">
      <w:pPr>
        <w:rPr>
          <w:color w:val="000000"/>
          <w:sz w:val="22"/>
        </w:rPr>
      </w:pPr>
    </w:p>
    <w:p w14:paraId="786E17E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Дата:16.10.25 Время:14:56:08</w:t>
      </w:r>
    </w:p>
    <w:p w14:paraId="0FA3B951" w14:textId="77777777" w:rsidR="00E16228" w:rsidRPr="00E16228" w:rsidRDefault="00E16228" w:rsidP="00E16228">
      <w:pPr>
        <w:rPr>
          <w:color w:val="000000"/>
          <w:sz w:val="22"/>
        </w:rPr>
      </w:pPr>
    </w:p>
    <w:p w14:paraId="51738A94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  <w:r w:rsidRPr="00E16228">
        <w:rPr>
          <w:b/>
          <w:color w:val="000000"/>
          <w:sz w:val="28"/>
        </w:rPr>
        <w:t xml:space="preserve">               РАСЧЕТ ВАЛОВЫХ ВЫБРОСОВ</w:t>
      </w:r>
    </w:p>
    <w:p w14:paraId="6449A565" w14:textId="77777777" w:rsidR="00E16228" w:rsidRPr="00E16228" w:rsidRDefault="00E16228" w:rsidP="00E16228">
      <w:pPr>
        <w:jc w:val="center"/>
        <w:rPr>
          <w:b/>
          <w:color w:val="000000"/>
          <w:sz w:val="28"/>
        </w:rPr>
      </w:pPr>
    </w:p>
    <w:p w14:paraId="57DDB7F5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Город: 225, Жанааркинский район, Улытау</w:t>
      </w:r>
    </w:p>
    <w:p w14:paraId="11C340D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06B15F6A" w14:textId="77777777" w:rsidR="00E16228" w:rsidRPr="00E16228" w:rsidRDefault="00E16228" w:rsidP="00E16228">
      <w:pPr>
        <w:rPr>
          <w:color w:val="000000"/>
          <w:sz w:val="22"/>
        </w:rPr>
      </w:pPr>
    </w:p>
    <w:p w14:paraId="46C61C7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загрязнения: 6017, Пылящая поверхность</w:t>
      </w:r>
    </w:p>
    <w:p w14:paraId="5077A09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Источник выделения: 6017 01, Горнотранспортное оборудование</w:t>
      </w:r>
    </w:p>
    <w:p w14:paraId="229F4F58" w14:textId="77777777" w:rsidR="00E16228" w:rsidRPr="00E16228" w:rsidRDefault="00E16228" w:rsidP="00E16228">
      <w:pPr>
        <w:rPr>
          <w:color w:val="000000"/>
          <w:sz w:val="22"/>
        </w:rPr>
      </w:pPr>
    </w:p>
    <w:p w14:paraId="0B0C492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Список литературы:</w:t>
      </w:r>
    </w:p>
    <w:p w14:paraId="576FB778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7699042F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7E2AAC53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1F4CC72F" w14:textId="77777777" w:rsidR="00E16228" w:rsidRPr="00E16228" w:rsidRDefault="00E16228" w:rsidP="00E16228">
      <w:pPr>
        <w:rPr>
          <w:color w:val="000000"/>
          <w:sz w:val="22"/>
        </w:rPr>
      </w:pPr>
    </w:p>
    <w:p w14:paraId="1C67445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РАСЧЕТ ВЫБРОСОВ ЗАГРЯЗНЯЮЩИХ ВЕЩЕСТВ</w:t>
      </w:r>
    </w:p>
    <w:p w14:paraId="3867E1F9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ПРИ РАБОТЕ И ДВИЖЕНИИ АВТОМОБИЛЕЙ ПО ТЕРРИТОРИИ</w:t>
      </w:r>
    </w:p>
    <w:p w14:paraId="46E9CF6A" w14:textId="77777777" w:rsidR="00E16228" w:rsidRPr="00E16228" w:rsidRDefault="00E16228" w:rsidP="00E16228">
      <w:pPr>
        <w:rPr>
          <w:color w:val="000000"/>
          <w:sz w:val="22"/>
        </w:rPr>
      </w:pPr>
    </w:p>
    <w:p w14:paraId="724C785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РЕЗУЛЬТАТЫ РАСЧЕТА</w:t>
      </w:r>
    </w:p>
    <w:p w14:paraId="24BD5276" w14:textId="77777777" w:rsidR="00E16228" w:rsidRPr="00E16228" w:rsidRDefault="00E16228" w:rsidP="00E16228">
      <w:pPr>
        <w:rPr>
          <w:color w:val="000000"/>
          <w:sz w:val="22"/>
        </w:rPr>
      </w:pPr>
    </w:p>
    <w:p w14:paraId="3A6E5F2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Выбросы по периоду: Переходный период (t&gt;-5 и t&lt;5)</w:t>
      </w:r>
    </w:p>
    <w:p w14:paraId="1118FC7A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103D13B7" w14:textId="77777777" w:rsidTr="00E16228">
        <w:tc>
          <w:tcPr>
            <w:tcW w:w="5000" w:type="pct"/>
            <w:gridSpan w:val="13"/>
          </w:tcPr>
          <w:p w14:paraId="6FF11EF2" w14:textId="122A193E" w:rsidR="00E16228" w:rsidRPr="00E16228" w:rsidRDefault="00E16228" w:rsidP="00E16228">
            <w:pPr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53BD33E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F0B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5494576E" w14:textId="1C6D44B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29A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59EAF6F1" w14:textId="3EFF34F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B2D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26106F8B" w14:textId="5F9FF75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050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5F93E1DD" w14:textId="3AFF1FF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522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474CC83B" w14:textId="3656BB9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8C1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67AA5D51" w14:textId="6EC4686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E6D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0DCADD1F" w14:textId="00AD174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32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3A91A8EE" w14:textId="19876EE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D03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010A94EC" w14:textId="0568BC3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BCE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0DFFC8C7" w14:textId="4DC633B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1FC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28E990D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CB1" w14:textId="236577F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28C" w14:textId="06B7467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34E" w14:textId="4017555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722" w14:textId="5A31CC1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E59" w14:textId="436F4DE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4DB" w14:textId="200C253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4E4F" w14:textId="0CFD168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3FE" w14:textId="64555D6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234" w14:textId="39ED330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0F1" w14:textId="5BCA672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856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70868E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7F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0E3865A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B3F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7036B99C" w14:textId="24A14E5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221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7E7B98CB" w14:textId="027E71B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430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66A19F27" w14:textId="4B97F22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32F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61637B4D" w14:textId="1F32D23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F2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407E1489" w14:textId="3E2BF7C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A44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17DDBD7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2753" w14:textId="30BB466B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6FC" w14:textId="1B8940D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559" w14:textId="7B88C33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56F" w14:textId="48B598F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823" w14:textId="79B9943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576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72B08C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8FF" w14:textId="68FBF77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E78" w14:textId="25511C7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7A5" w14:textId="33BD0C3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4E12" w14:textId="7689984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B605" w14:textId="17A3CBE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17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DEA26B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E1C" w14:textId="7ADBE3B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8F8B" w14:textId="60BAD36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AA40" w14:textId="7A4C984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4287" w14:textId="677B3D7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075" w14:textId="7DF24F0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A4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546215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495" w14:textId="7E79145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CF02" w14:textId="060E276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244" w14:textId="6809325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E992" w14:textId="43DE053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48BA" w14:textId="377B946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45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8B75F1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EE8A" w14:textId="0DC7A4A3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FD85" w14:textId="3F03CC4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BE7" w14:textId="0FC1333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4F09" w14:textId="01D7646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D83F" w14:textId="3F33BAE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C9C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7DD9EB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B85" w14:textId="2C1EC38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C2F" w14:textId="3340AF5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49C3" w14:textId="53949D5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8AA4" w14:textId="0765C81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9663" w14:textId="66B8C80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18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7B9BB441" w14:textId="3745F01B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4298C418" w14:textId="77777777" w:rsidTr="00E16228">
        <w:tc>
          <w:tcPr>
            <w:tcW w:w="5000" w:type="pct"/>
            <w:gridSpan w:val="13"/>
          </w:tcPr>
          <w:p w14:paraId="65BA9952" w14:textId="79A7965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16228" w14:paraId="6E0A6D9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8C7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5605A82C" w14:textId="0F2A37C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75F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321188E3" w14:textId="4097265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37E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5BD2B54" w14:textId="01A6400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B4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25341E91" w14:textId="708E225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81A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5B856D7A" w14:textId="73CDD38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897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28C5C221" w14:textId="2B76F5C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F9C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45B5398A" w14:textId="0A03DEF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1FB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546D3CE5" w14:textId="0ECE65A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044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7DC60E41" w14:textId="602ED9A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67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321DD77D" w14:textId="4295C7B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A44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FE214E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CB0D" w14:textId="5F494ED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9C58" w14:textId="1A62754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805" w14:textId="4E3A29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1898" w14:textId="2859746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6294" w14:textId="0AD4176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5D8" w14:textId="059348F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D481" w14:textId="7E626D6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4E93" w14:textId="210B6A6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44F5" w14:textId="4DFC9EA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F88" w14:textId="6F5EFB8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648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1E2710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678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42695F8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F3A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166A7ACF" w14:textId="5F818F2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E6A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0DF62008" w14:textId="4891F98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B5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36379BAA" w14:textId="14BCBB6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510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0E5B8A8C" w14:textId="276E365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BF9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68DEE2C4" w14:textId="3AFEB18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651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36B31B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49F3" w14:textId="22602F73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002" w14:textId="5F09180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9AD" w14:textId="7AECC3A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984" w14:textId="681AAD1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2B96" w14:textId="626F39D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2F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98C3E9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1749" w14:textId="644A34D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912" w14:textId="0DDA245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A14F" w14:textId="04B0668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F80A" w14:textId="7E5A5C3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524" w14:textId="6B9006D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A4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838812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7B1C" w14:textId="6ABFAAA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8450" w14:textId="5602C1A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D22C" w14:textId="42CCF11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50B" w14:textId="4B4A317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86A3" w14:textId="78584C7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0DC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F90982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4FE" w14:textId="2929CB9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2F" w14:textId="437414E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4A8" w14:textId="5752D2D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101D" w14:textId="1F6F2B5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5A2" w14:textId="06DD988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D5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7A98C4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FFC" w14:textId="0E78773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6C9C" w14:textId="3E8120A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101" w14:textId="7ACEE46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BF29" w14:textId="6E1C808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396C" w14:textId="567ACD4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C08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3EE312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210D" w14:textId="03E08C5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5A4" w14:textId="5874EA6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649B" w14:textId="18505FF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78B6" w14:textId="5E7F0A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EE6" w14:textId="4ACB8D0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CA8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508F2C22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63D61F50" w14:textId="77777777" w:rsidTr="00E16228">
        <w:tc>
          <w:tcPr>
            <w:tcW w:w="5000" w:type="pct"/>
            <w:gridSpan w:val="13"/>
          </w:tcPr>
          <w:p w14:paraId="1FB0FC92" w14:textId="287C3BB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08007FB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666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2516164C" w14:textId="65D1ABA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6FF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5B622F29" w14:textId="187B797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8CB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0B811A8" w14:textId="53EEDEC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A1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108A4B1A" w14:textId="20F564D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575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246FDB98" w14:textId="1700A65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DDE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72482411" w14:textId="4451845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5D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549C95D0" w14:textId="5A48409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C22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162C2D4C" w14:textId="6739621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398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37D28331" w14:textId="2F8CDA0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9D0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21FFCCB0" w14:textId="2646B7B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464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16880BB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E045" w14:textId="7C374AA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A330" w14:textId="7038695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665" w14:textId="3F2F470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85A" w14:textId="13C5294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1AF" w14:textId="0DCCFF5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02" w14:textId="0C6CFDE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AAD9" w14:textId="4C5486F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3041" w14:textId="61C99C1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D41" w14:textId="0E764F0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392E" w14:textId="6BC2F1F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93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6EF1A2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F96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6D431D8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B49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699D7F7E" w14:textId="42D07B4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8D3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5A30F0E5" w14:textId="0672C5F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072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2965F27" w14:textId="1C01892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0E3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7DCD2C76" w14:textId="01F6C41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117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432FAE24" w14:textId="3FA7B48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7DE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5F2EDDB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D21" w14:textId="23FD45B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EADF" w14:textId="466793A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31C" w14:textId="0E99682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40E" w14:textId="2E3CA5B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0E61" w14:textId="67AEFEC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B4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6F331E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C6D6" w14:textId="0ACDD87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78E" w14:textId="15F6FE8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725" w14:textId="3F8F4B5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7FF" w14:textId="7749EC9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9E82" w14:textId="6A06EE0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B82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57B8A5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DF05" w14:textId="2F7842B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A964" w14:textId="33A3548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54B8" w14:textId="1BEE527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631" w14:textId="20DDE15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CD5B" w14:textId="7B1A9F1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D0B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3629B8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C24" w14:textId="28F53B6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B3C3" w14:textId="62F56CA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FBC9" w14:textId="7C57563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0D7C" w14:textId="3D93FB6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221F" w14:textId="7120CD3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B1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7A84E7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679E" w14:textId="4ED6FD3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4AC" w14:textId="28BC82C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005" w14:textId="62F2637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8DF" w14:textId="07DF7FA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0AD" w14:textId="24315AA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24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2B05B6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2AA5" w14:textId="52AEF9C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A00F" w14:textId="1DB0F0B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280F" w14:textId="280FFA9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B4C" w14:textId="080C753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071F" w14:textId="60F90E4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1B6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1C68AAF0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36CB6969" w14:textId="77777777" w:rsidTr="00E16228">
        <w:tc>
          <w:tcPr>
            <w:tcW w:w="5000" w:type="pct"/>
            <w:gridSpan w:val="13"/>
          </w:tcPr>
          <w:p w14:paraId="0C2306E0" w14:textId="3497B72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16228" w14:paraId="5C52C92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58C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67A7C08C" w14:textId="7A13DE4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60A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2992B811" w14:textId="5E6C675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D77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7CAC2BA7" w14:textId="7FC68CE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51A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7413B0CF" w14:textId="14738DE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B20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3272DAE1" w14:textId="5C326D5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AEF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7B43AFF1" w14:textId="3539FE9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478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6EC1B851" w14:textId="5B0D798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8A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18C900BA" w14:textId="7A6D360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2F1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722D9870" w14:textId="7DC9123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620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5A3DFBB8" w14:textId="6AD77BD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A59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2F8BE5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0344" w14:textId="0BABCD6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0D9C" w14:textId="58F2C2A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592" w14:textId="742348C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B18" w14:textId="08ABE3A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562" w14:textId="4548F36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D607" w14:textId="1AAE94A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9194" w14:textId="368A9E0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5BD" w14:textId="7EDCF23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2544" w14:textId="7D4618D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EA0" w14:textId="0534456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D29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9F5F56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5190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7974E6E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A08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06BF5BD9" w14:textId="14CC4CF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E1C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76335A1D" w14:textId="2AFD54A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40E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B14F2E9" w14:textId="1C30869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904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5DB7AF88" w14:textId="0CA6FA4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A4C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6AD5DAE8" w14:textId="34987BE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E2B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75CFF70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262" w14:textId="46459F1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B1F" w14:textId="77F5087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EDB" w14:textId="0E520E7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30C" w14:textId="7D022AF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4E1" w14:textId="5737655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AD8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4052BB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606E" w14:textId="656A34B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0506" w14:textId="36751D4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7F55" w14:textId="45F133F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D03" w14:textId="5163584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7C9A" w14:textId="6B3E9BE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8D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141CEB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04F" w14:textId="14A4881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E227" w14:textId="0704CD7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C8A2" w14:textId="5E4C220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038" w14:textId="29C25CC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75E" w14:textId="206E304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E8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C62A6C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D34D" w14:textId="2FA3E96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27A8" w14:textId="3E3D92C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4D72" w14:textId="5B34698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A2C" w14:textId="04C24C3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6F9A" w14:textId="2CF1EB5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17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AFB176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57B" w14:textId="3DBEB59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073" w14:textId="584971F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B3C7" w14:textId="14A50FB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7A1" w14:textId="1B584E7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943" w14:textId="25C748E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1E0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5A3960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571" w14:textId="5FBFB27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4386" w14:textId="582E0E8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2C7D" w14:textId="79EFB9E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C2F" w14:textId="7CBB34C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BD1" w14:textId="34E54F5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B7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63BBC3EB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09F62D17" w14:textId="77777777" w:rsidTr="00E16228">
        <w:tc>
          <w:tcPr>
            <w:tcW w:w="5000" w:type="pct"/>
            <w:gridSpan w:val="13"/>
          </w:tcPr>
          <w:p w14:paraId="20DAEE56" w14:textId="442C88A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16228" w14:paraId="24890F0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EAE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1E20A040" w14:textId="7965BB5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4E9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64B0828D" w14:textId="35072DA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24F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28D4A1D" w14:textId="6F704DD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16A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61613424" w14:textId="55310C7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2E5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691A41B6" w14:textId="4E6EB54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AC5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2F57CDE4" w14:textId="247C516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E97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56827772" w14:textId="13CE0E0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1EB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662D4586" w14:textId="47B6CDB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DBB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71D12235" w14:textId="2F0CFDF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296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7F1A471B" w14:textId="2BD2C8F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E0C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BD1D19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259D" w14:textId="6B62A8C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F996" w14:textId="42F2D8F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CB95" w14:textId="7979D4B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FAB" w14:textId="51E1722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A55" w14:textId="50E512B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86B" w14:textId="7F0BDA6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D09" w14:textId="04C7BA0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05C8" w14:textId="7D377E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662" w14:textId="54FF887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771" w14:textId="6A225C5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BB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3DC05A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C7A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12AC80D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8F5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3A091AA7" w14:textId="7ED6F63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1FF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0A505223" w14:textId="03B6A28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27E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466BB78C" w14:textId="396B2E0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3F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2D6D3D7E" w14:textId="5FD26DB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300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52DCD720" w14:textId="757A625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3F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45E89CF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5AA6" w14:textId="07DA840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AC2" w14:textId="6507C14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B71E" w14:textId="758EBE9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D04B" w14:textId="0032CC7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148" w14:textId="37DA1BB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4E4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940C75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B9D" w14:textId="652CC1D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394" w14:textId="0114CA3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FCE2" w14:textId="159E098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6C2E" w14:textId="6ADF60D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EC50" w14:textId="16923E2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9D7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C4D6B7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359" w14:textId="3120C5F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C32" w14:textId="515779B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BFD" w14:textId="23E5F57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6119" w14:textId="4805C93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D0C" w14:textId="210522A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3B5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5BCAA9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08A3" w14:textId="01E9268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8B9" w14:textId="6877709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644C" w14:textId="49282EF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172" w14:textId="259FD61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BA73" w14:textId="7FE3ED1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A75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1D6304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9E6" w14:textId="0105FB9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87C" w14:textId="5D92933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2C5" w14:textId="5B27B03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B6DC" w14:textId="1CA08C4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C76" w14:textId="5632F05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7B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425CCB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A55" w14:textId="092A9DB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B60E" w14:textId="42F108D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57F" w14:textId="33EBE82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DE1" w14:textId="7C36232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0B49" w14:textId="43EF096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49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FA88D8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ED7" w14:textId="704A692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593" w14:textId="71B0F9B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81D4" w14:textId="2D681DA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B4D" w14:textId="0E471AA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ED0" w14:textId="58D5C02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10F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7C52B1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AD09" w14:textId="621416E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DD81" w14:textId="37BFA99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049" w14:textId="4EDA8BA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72DE" w14:textId="312C788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A08" w14:textId="1218E4B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E0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FB1D8C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5A9" w14:textId="74D53A5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DF2" w14:textId="332C918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D35" w14:textId="4FD77AD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F1B" w14:textId="1890C76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69C4" w14:textId="053D80F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E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23D094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9DBF" w14:textId="2A9A337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B72" w14:textId="78B58FD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40F" w14:textId="685BC74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DFCC" w14:textId="23F8D40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8D6" w14:textId="1BEAACD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9C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D7CD4D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1394" w14:textId="38FE2F5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E40A" w14:textId="0A6B2AE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436" w14:textId="4C596A8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00FD" w14:textId="1D59C1D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D009" w14:textId="176E69C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D93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37649B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E3E3" w14:textId="4BF758D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3BFA" w14:textId="6B18C62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CEB8" w14:textId="307715B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E12" w14:textId="6389136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F1AB" w14:textId="1CB93A6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A8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1D034A6A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59679A39" w14:textId="77777777" w:rsidTr="00E16228">
        <w:tc>
          <w:tcPr>
            <w:tcW w:w="5000" w:type="pct"/>
            <w:gridSpan w:val="13"/>
          </w:tcPr>
          <w:p w14:paraId="639800E7" w14:textId="769463A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16228" w14:paraId="37D401B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ED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7FF17823" w14:textId="41A0BCB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5F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6D9ACD2D" w14:textId="62AD7C6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2DF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6BE17EE" w14:textId="348BA80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AC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25A8E48C" w14:textId="3552AA8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166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5B549597" w14:textId="31AF11E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B78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56FBADAD" w14:textId="656C1F8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5B2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1042AE4D" w14:textId="3D21FBE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DBF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69257B63" w14:textId="220BDAA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6E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5DFB86BD" w14:textId="2E76A45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9DB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156CF194" w14:textId="4D13E56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8A5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4FEEDBD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8CF" w14:textId="19743CB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ED8F" w14:textId="1B4922A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510F" w14:textId="5FC2232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5236" w14:textId="35CC410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070" w14:textId="77E76E8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250A" w14:textId="0488FC3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DFE" w14:textId="1641113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F8E" w14:textId="593E442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BD1" w14:textId="44C91F2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15D" w14:textId="72BBE6B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EB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3B2692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69E7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5243D0D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3C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38EA3BBB" w14:textId="0EAEF11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16C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0D023B25" w14:textId="145E747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0C5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9A3B57D" w14:textId="03D001B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5D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087634FC" w14:textId="5DDF5AB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6C9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39DB6058" w14:textId="5DB8E69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DDA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4CD7D42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EB3E" w14:textId="0EF2824F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82AF" w14:textId="087DD5A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79A0" w14:textId="5E7985E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A0F4" w14:textId="77122DB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8276" w14:textId="0F7137B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03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BC016F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E87" w14:textId="633EA92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AF00" w14:textId="75ECDED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1D3" w14:textId="1B2DC07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8CB" w14:textId="453E41E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EC1" w14:textId="0073AB4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45F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63067A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887" w14:textId="4A0689F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8BC1" w14:textId="77E7264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367D" w14:textId="79B3C34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4F46" w14:textId="0056C2F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F8D" w14:textId="1B82980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D3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97D8D2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986" w14:textId="609D9E8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BD5" w14:textId="19D7C79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717D" w14:textId="06117D5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8A5A" w14:textId="6802725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C2D" w14:textId="40EA01A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E01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43C434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EC8F" w14:textId="16ED8D2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06C9" w14:textId="324CEEE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8E3" w14:textId="4C759AB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341A" w14:textId="56BC9C8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6A9" w14:textId="1CCCF05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36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6E0C7D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FAF" w14:textId="585EFF9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116" w14:textId="4F7FE2B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3424" w14:textId="7829CD1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92D" w14:textId="76AEBFA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3DA" w14:textId="28FC50A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09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5070076D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16228" w14:paraId="75F15F70" w14:textId="77777777" w:rsidTr="00E16228">
        <w:tc>
          <w:tcPr>
            <w:tcW w:w="5000" w:type="pct"/>
            <w:gridSpan w:val="4"/>
            <w:vAlign w:val="center"/>
          </w:tcPr>
          <w:p w14:paraId="12FFAF36" w14:textId="47E74E1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E16228" w14:paraId="1262A6E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3B5E" w14:textId="6DA9142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7611" w14:textId="0A77E7A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39D4" w14:textId="34FEBB5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30B6" w14:textId="2B6527D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6C9452B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4673" w14:textId="1136E6E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F91" w14:textId="0245792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DD0E" w14:textId="3E456DF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33D5" w14:textId="08994BD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6.43253</w:t>
            </w:r>
          </w:p>
        </w:tc>
      </w:tr>
      <w:tr w:rsidR="00E16228" w14:paraId="10DDD24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BBD6" w14:textId="28D8D4A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BACF" w14:textId="21638D0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8EA2" w14:textId="0325DE0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CB5F" w14:textId="5EC4350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1.128083</w:t>
            </w:r>
          </w:p>
        </w:tc>
      </w:tr>
      <w:tr w:rsidR="00E16228" w14:paraId="0425621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062" w14:textId="293019C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3FC9" w14:textId="355A3EA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DA1" w14:textId="6221CE6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C864" w14:textId="45F8216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3.35785</w:t>
            </w:r>
          </w:p>
        </w:tc>
      </w:tr>
      <w:tr w:rsidR="00E16228" w14:paraId="3610F1B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F165" w14:textId="4314D81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A2B" w14:textId="11B2941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B297" w14:textId="0AE816D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511" w14:textId="04C1F45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0.447983</w:t>
            </w:r>
          </w:p>
        </w:tc>
      </w:tr>
      <w:tr w:rsidR="00E16228" w14:paraId="19BB56E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0AE0" w14:textId="430145D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0DAB" w14:textId="22E0265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07E0" w14:textId="0C2C838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367" w14:textId="22BF497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0.747801</w:t>
            </w:r>
          </w:p>
        </w:tc>
      </w:tr>
      <w:tr w:rsidR="00E16228" w14:paraId="547F70B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8D5A" w14:textId="38143CC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6007" w14:textId="7B6B7FE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E6F" w14:textId="66164E7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25C2" w14:textId="00CD99E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0.545415</w:t>
            </w:r>
          </w:p>
        </w:tc>
      </w:tr>
    </w:tbl>
    <w:p w14:paraId="37F22F14" w14:textId="77777777" w:rsidR="00E16228" w:rsidRPr="00E16228" w:rsidRDefault="00E16228" w:rsidP="00E16228">
      <w:pPr>
        <w:rPr>
          <w:color w:val="000000"/>
          <w:sz w:val="22"/>
        </w:rPr>
      </w:pPr>
    </w:p>
    <w:p w14:paraId="0D7E4783" w14:textId="77777777" w:rsidR="00E16228" w:rsidRPr="00E16228" w:rsidRDefault="00E16228" w:rsidP="00E16228">
      <w:pPr>
        <w:rPr>
          <w:color w:val="000000"/>
          <w:sz w:val="22"/>
        </w:rPr>
      </w:pPr>
    </w:p>
    <w:p w14:paraId="0C2E32A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Выбросы по периоду: Теплый период (t&gt;5)</w:t>
      </w:r>
    </w:p>
    <w:p w14:paraId="28F1B34A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0026210B" w14:textId="77777777" w:rsidTr="00E16228">
        <w:tc>
          <w:tcPr>
            <w:tcW w:w="5000" w:type="pct"/>
            <w:gridSpan w:val="13"/>
          </w:tcPr>
          <w:p w14:paraId="21060CCF" w14:textId="51CE4D2E" w:rsidR="00E16228" w:rsidRPr="00E16228" w:rsidRDefault="00E16228" w:rsidP="00E16228">
            <w:pPr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00A643B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05F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35B100CA" w14:textId="73889B7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9C2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627824EA" w14:textId="07BD699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EE0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362D158D" w14:textId="0888169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170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7AA09551" w14:textId="2D9BBFC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A5F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7D8D2F1F" w14:textId="7F5F13B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106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2C55AB47" w14:textId="3F74335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0DA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6D9895BC" w14:textId="2C50507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C28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11B5506D" w14:textId="3A2E557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89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73DB1446" w14:textId="10EDCF5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A4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36A5C7DA" w14:textId="4694B5A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CAF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AE5698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180" w14:textId="7E0E0DB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823A" w14:textId="7C32511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608" w14:textId="315DF78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E61" w14:textId="7CEE194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141" w14:textId="554DE40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F11" w14:textId="2831FC5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859" w14:textId="20A9A17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9884" w14:textId="26A43D9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827" w14:textId="05DC21F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C7C" w14:textId="690F3B6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35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76B21C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63BE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794AAE5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A13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67460DAC" w14:textId="410E257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208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05877294" w14:textId="1DBE098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706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38434B3E" w14:textId="1FBCD44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B3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08AA5B33" w14:textId="2A28E45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EEF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0A79668F" w14:textId="0973B11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23C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402DFB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B38" w14:textId="6D4D369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D834" w14:textId="463400C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19F5" w14:textId="540F3F9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A864" w14:textId="6807678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CBF" w14:textId="7F1AD66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4BC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1459ED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FE4" w14:textId="56EA759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F3E" w14:textId="7BAE0E8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16F4" w14:textId="5F6F2CE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8C8" w14:textId="4719684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7D7" w14:textId="34C1B8D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C0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7C9E61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720" w14:textId="578BE8A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DAF2" w14:textId="2D6822C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6DB9" w14:textId="0F0B38A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3D21" w14:textId="3C8880D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FC8B" w14:textId="5BC441E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D5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E19E10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9B71" w14:textId="21DB9BC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3EB5" w14:textId="00F3AB9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483" w14:textId="1F09625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641" w14:textId="460F8CB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317" w14:textId="5D95076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D4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527C38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EC6" w14:textId="3183B88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F209" w14:textId="254AE14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0E45" w14:textId="44B0DFD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6674" w14:textId="5087474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2D81" w14:textId="70C5DC9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A4F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E67F31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3D27" w14:textId="74E5351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F95" w14:textId="1832595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582" w14:textId="5E9A626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6C7" w14:textId="63BDF6A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F28" w14:textId="09ACAB2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FA9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743B4CDD" w14:textId="635AAED3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614C41B2" w14:textId="77777777" w:rsidTr="00E16228">
        <w:tc>
          <w:tcPr>
            <w:tcW w:w="5000" w:type="pct"/>
            <w:gridSpan w:val="13"/>
          </w:tcPr>
          <w:p w14:paraId="1F5D81E0" w14:textId="458122E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16228" w14:paraId="6AFE6AB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52E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0172CBD9" w14:textId="3322FAA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9DB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2C03077E" w14:textId="4ECA97B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62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0B434771" w14:textId="4D2C4B4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E89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2F1870CA" w14:textId="76E44B2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0F9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57ABB017" w14:textId="5F4A7A2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E85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708F351C" w14:textId="3A84300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731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40F57818" w14:textId="6A6DC61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BE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240D138D" w14:textId="7DA639A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663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24B3D21B" w14:textId="67033BF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B2E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21900D08" w14:textId="5D64F95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0B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576E2F0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582" w14:textId="390F163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C8C4" w14:textId="12D4A47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731" w14:textId="02B6F4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8148" w14:textId="3FD7489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93B" w14:textId="41083AC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22DD" w14:textId="73C382B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760" w14:textId="2E7A769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3577" w14:textId="2B23EC5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FD09" w14:textId="1C2EF15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FDD7" w14:textId="4FED7C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41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882DF1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674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46BD06C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82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6C166D19" w14:textId="5CBAFBB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DF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336455AA" w14:textId="3266A3A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0A8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B371EB8" w14:textId="12294BF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20B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7CA24903" w14:textId="55550C6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B38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78D805ED" w14:textId="7756D18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4F7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718374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951" w14:textId="370CF5B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005B" w14:textId="073BF27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B4A" w14:textId="21D13F1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3C65" w14:textId="736DD48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D677" w14:textId="577F3F5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831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30135A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7B7F" w14:textId="207320E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D9" w14:textId="7BC124D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6AEA" w14:textId="3BAF226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61AF" w14:textId="48C86CA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45C7" w14:textId="4BFD910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68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BE73D3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DED" w14:textId="4123FCD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80E" w14:textId="1CA85F4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DC5" w14:textId="025B50E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22DC" w14:textId="043C67C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01CD" w14:textId="1C66AC7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F1E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69CFF0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502" w14:textId="1FF1363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FBC" w14:textId="03BABBE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940" w14:textId="2DC8069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70CE" w14:textId="6DB13E4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F88" w14:textId="43AFBDF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64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0E58D3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3C3" w14:textId="11689BA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8A5A" w14:textId="75273EF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88B9" w14:textId="7DA83F0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D582" w14:textId="3A870EE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DD2" w14:textId="6A540E5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4A1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354BDE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CC5D" w14:textId="2506DEC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881" w14:textId="139D3C2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C48" w14:textId="121A79E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3D1" w14:textId="1CC3F19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4B7" w14:textId="24189AD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778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60096067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4AC7190B" w14:textId="77777777" w:rsidTr="00E16228">
        <w:tc>
          <w:tcPr>
            <w:tcW w:w="5000" w:type="pct"/>
            <w:gridSpan w:val="13"/>
          </w:tcPr>
          <w:p w14:paraId="1C3F7DBA" w14:textId="531897F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6074D39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CDB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5EF57545" w14:textId="0EAFD9B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D4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09A0C4A4" w14:textId="444F1AE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29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77A4829E" w14:textId="29C8CC0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80B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7D33ECB1" w14:textId="2643E27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5A2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4C0C47E6" w14:textId="6A1E683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EB4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0E2F174D" w14:textId="26E5E30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EF2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3F9DA928" w14:textId="747B40D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716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1E6F489D" w14:textId="5979B0D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168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2E4163C9" w14:textId="24BC400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41F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1D9DEB11" w14:textId="2C0B8F6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4D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1F2E27C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2BFA" w14:textId="48B93E4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1068" w14:textId="059832F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68E" w14:textId="3AE7240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815" w14:textId="505D667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6F2" w14:textId="2A31129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C92D" w14:textId="37A1F9A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CDC" w14:textId="5BF33F4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F86" w14:textId="1DCE745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C16" w14:textId="1450D06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AC2" w14:textId="7B586AE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51E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58CD3D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74B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68FB762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E51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62BABC71" w14:textId="11F13C4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DDC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30DC19B0" w14:textId="4758CBA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5B8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06D2383A" w14:textId="77E289C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1EC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49C3C0E4" w14:textId="48CCB6E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81F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75CBD107" w14:textId="0A56528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F07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7D7969A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0531" w14:textId="35D7B9A3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DB87" w14:textId="2FF9671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A2C3" w14:textId="0DF41AF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8B7" w14:textId="68BB787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DEF6" w14:textId="7B09DF1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F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93A221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FC3" w14:textId="763B7F5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AB2" w14:textId="6390E70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0613" w14:textId="48FCAB4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BE59" w14:textId="2043763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60F" w14:textId="571A26D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C51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3C5157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1E9" w14:textId="1AD452D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019" w14:textId="5E79C95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CAA7" w14:textId="012D9E9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2BA9" w14:textId="4E28EE9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A556" w14:textId="1356603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B29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A6B20E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FC22" w14:textId="4ADA4B2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8DC7" w14:textId="3382266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D492" w14:textId="23092F3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D79C" w14:textId="32642D7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4BC" w14:textId="4831E13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087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490CE5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072" w14:textId="6249061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898" w14:textId="267BB7C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3504" w14:textId="7346778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453" w14:textId="71646A4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9752" w14:textId="344D355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F3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4FC3F7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1778" w14:textId="0C1C8A9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017" w14:textId="3DFE413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8F8" w14:textId="5E198E5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FA40" w14:textId="1576568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4004" w14:textId="77E2585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05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266362E5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6ED20C9A" w14:textId="77777777" w:rsidTr="00E16228">
        <w:tc>
          <w:tcPr>
            <w:tcW w:w="5000" w:type="pct"/>
            <w:gridSpan w:val="13"/>
          </w:tcPr>
          <w:p w14:paraId="5ED6BB08" w14:textId="0B3A62F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16228" w14:paraId="0221694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EDC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1573CD32" w14:textId="7315D2A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9475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1693A805" w14:textId="39E36E7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D42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39A18BC7" w14:textId="6512719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CE8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057C2178" w14:textId="479F05C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ECA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061CB9B6" w14:textId="767D55F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286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170D28AD" w14:textId="7AD61FD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7B1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6EDE391B" w14:textId="5CF3667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FE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5E41ACDB" w14:textId="6F3924D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EC0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189124B4" w14:textId="71B7EC8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E59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1339CA63" w14:textId="3584204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E5E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F0174D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03B2" w14:textId="35EB398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91F" w14:textId="1C0A2A4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52B7" w14:textId="4D05083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F1E6" w14:textId="5519DE3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FF8" w14:textId="5C6E6D1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7A5" w14:textId="135D1E3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AE2" w14:textId="765E248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FFB" w14:textId="14AB965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ECA6" w14:textId="15B2B4D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552" w14:textId="03CF4E0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33C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3A9689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5FA7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2D74AE9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967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3080E9A8" w14:textId="705A4F4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373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5C9093BE" w14:textId="2A7D561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CF9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3180C554" w14:textId="4E19FFC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56D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341EF12C" w14:textId="5676A38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64D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2216EDAB" w14:textId="50F055A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3F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4B86EFC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76F" w14:textId="12AA6B0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673" w14:textId="2ED7F5E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D8D" w14:textId="2E01986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008C" w14:textId="0E3F859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8C9" w14:textId="35F4250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9D4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1496C3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6366" w14:textId="08C9B1B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F3E7" w14:textId="3CB32EE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96E" w14:textId="411BAFC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3C1C" w14:textId="5E327CC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CE6C" w14:textId="51E95C7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CD5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6187DB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38AC" w14:textId="449B4FF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541" w14:textId="1556731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65A" w14:textId="308A2F7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836" w14:textId="404AE61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4E53" w14:textId="146979E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6C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B4DA9C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353" w14:textId="4D76439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3A9" w14:textId="4D0C59C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30" w14:textId="6DDC807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A74" w14:textId="3F39C51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5E4" w14:textId="264A546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35D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720DEA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2FF" w14:textId="630AB4D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D5E7" w14:textId="2CC76AF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F3E3" w14:textId="795FC35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ED56" w14:textId="69D7097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B39D" w14:textId="7992570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70C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7D4E8C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4F3E" w14:textId="5DF36DA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ECA" w14:textId="5EC2FC4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6E0" w14:textId="7954403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A1C1" w14:textId="3030B92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5E9" w14:textId="583BDD1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9B9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406AAC6A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3B17CA35" w14:textId="77777777" w:rsidTr="00E16228">
        <w:tc>
          <w:tcPr>
            <w:tcW w:w="5000" w:type="pct"/>
            <w:gridSpan w:val="13"/>
          </w:tcPr>
          <w:p w14:paraId="697EA89F" w14:textId="1AB5230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16228" w14:paraId="42897F4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EC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135FC0D8" w14:textId="07E680F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44D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5B75EC51" w14:textId="0797B02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43B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55F7D510" w14:textId="614D2C3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76E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1FB5A766" w14:textId="0A79E04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87A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16E3ACB4" w14:textId="310B3A7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D08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37653528" w14:textId="46395F4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EE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40B5091C" w14:textId="47E76FF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6F46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7C2B5F3E" w14:textId="6B6AB91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ABF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26F1D931" w14:textId="2691209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368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2725F675" w14:textId="5577672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AF2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50E5AB7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E37B" w14:textId="15EF5DE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87C8" w14:textId="1AF23BD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A992" w14:textId="59ED6CA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7EF" w14:textId="046F526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CE8B" w14:textId="3DB9620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98B7" w14:textId="0BF1B4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85D1" w14:textId="52AF20C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5487" w14:textId="2389710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A252" w14:textId="6AC0C66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178E" w14:textId="0087EFC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E6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D050A1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E00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2DDFBAD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059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3B499E34" w14:textId="7B104ED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FDB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12470FC1" w14:textId="07B4E7D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A29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4B3410F1" w14:textId="17E256C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A72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277ABF60" w14:textId="6127589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47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2B0C86D7" w14:textId="653D33E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C1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49E677F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9D6" w14:textId="2995BA0B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5227" w14:textId="700EF40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316" w14:textId="08B403E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8291" w14:textId="7D05EB6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AC5" w14:textId="6725141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61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971B54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D7A" w14:textId="0A45056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6EE" w14:textId="14EDA76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B87C" w14:textId="7C3CB3F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697" w14:textId="3FD22EB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C4A7" w14:textId="7D568CF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248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81C32A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1C6" w14:textId="3CCF748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F54" w14:textId="7DB531C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E69" w14:textId="2B44ADD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A445" w14:textId="04CDCA4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18A" w14:textId="65D5CFF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06F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CDBFB3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56C5" w14:textId="4E40A58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D8F" w14:textId="2119EE8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6C" w14:textId="7AE162E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2000" w14:textId="339BFCE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6874" w14:textId="0242F52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CC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D5E56D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1259" w14:textId="7736992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8276" w14:textId="049E2A3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BD0" w14:textId="42C71B2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BBF" w14:textId="6B68D14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FA2" w14:textId="2F324AA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6C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830783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5AED" w14:textId="668109C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8BD" w14:textId="7F6221A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10E" w14:textId="72B1697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2A1F" w14:textId="1B26FE6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E67" w14:textId="41F9792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58C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1CB1E1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E942" w14:textId="484EADC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7B64" w14:textId="0D6C849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32F" w14:textId="1726F5D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C1D" w14:textId="4CB1E4F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3431" w14:textId="5FA8AEF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1A5D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5DC530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B44F" w14:textId="306A203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2C24" w14:textId="7261B9C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B37" w14:textId="2A223B6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A87" w14:textId="7E4CB16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5F3" w14:textId="5F3ED35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3B01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85602B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E39C" w14:textId="16B2EF9D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A2C1" w14:textId="699F184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79BD" w14:textId="177419A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745" w14:textId="5C086FF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337" w14:textId="4ABCF45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3F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2333D9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3F73" w14:textId="12CE2D2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DF8" w14:textId="0AA758F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236" w14:textId="510B96E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49D7" w14:textId="44A8D9B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B06B" w14:textId="1CB5D58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7B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6DE657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77A" w14:textId="5CE6793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F8DA" w14:textId="10C512A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B65" w14:textId="7369DBD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8E02" w14:textId="3F24EB3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507" w14:textId="0660FB9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9B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125E62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F822" w14:textId="65FC575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0A58" w14:textId="1CAF7C4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B37" w14:textId="133F50D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E20" w14:textId="7F0CFF8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56F6" w14:textId="30B4ADF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67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5E98CDE0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12D9293A" w14:textId="77777777" w:rsidTr="00E16228">
        <w:tc>
          <w:tcPr>
            <w:tcW w:w="5000" w:type="pct"/>
            <w:gridSpan w:val="13"/>
          </w:tcPr>
          <w:p w14:paraId="59E07444" w14:textId="300F455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16228" w14:paraId="37610F4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74F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0E7591A7" w14:textId="0CFA20B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7F6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4F617275" w14:textId="1031467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CDC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870D495" w14:textId="4D6A32D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3C9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4B984F6A" w14:textId="7425ED4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FBA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2D2B75F1" w14:textId="7A87FFC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D6E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77586F9F" w14:textId="327F4E8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60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16BF1522" w14:textId="5F3A8B8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B3A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3B9A8242" w14:textId="1F8B5B5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628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3183EDB4" w14:textId="0E2E25C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26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2D42D00F" w14:textId="3E77E2F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95B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7ECDE11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F6C" w14:textId="3B40D48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416" w14:textId="4125CFC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18BD" w14:textId="629FE5F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D12A" w14:textId="2B473B0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358A" w14:textId="66B0821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D96" w14:textId="1C7C751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DCA" w14:textId="6DA3E18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4E00" w14:textId="43107F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11A5" w14:textId="6AFAB11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B0E5" w14:textId="2E67DFC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5B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F51E3B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FFBE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7998C58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445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2A48E7F3" w14:textId="74DE472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527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49F7127E" w14:textId="338301E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325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68D54FA" w14:textId="6E79BB3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7DE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1701AF33" w14:textId="4F0F942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15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36AAE9BB" w14:textId="5E4EF4E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793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20D981F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D6C" w14:textId="535B7BF7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231" w14:textId="77AFA0C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E737" w14:textId="27B73BE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F4BD" w14:textId="3B819F2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C47" w14:textId="76C26DC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0A51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CA1B70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B09C" w14:textId="22F7461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B11" w14:textId="03496D5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189" w14:textId="32F4CC9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DC0" w14:textId="745AA8B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571" w14:textId="55071A6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FF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34195E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D7E9" w14:textId="461F7C4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EF72" w14:textId="40EEA73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AE2C" w14:textId="1E91245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BF2" w14:textId="412C357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3437" w14:textId="580CB70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D88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45DAEE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3ED" w14:textId="090BF9BD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085A" w14:textId="2B787A0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296" w14:textId="47EDA15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FAE" w14:textId="0252DE0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8239" w14:textId="401B483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0A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EBC690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7336" w14:textId="7D16AC4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175" w14:textId="69DB0A9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B9E0" w14:textId="1332EA2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C54E" w14:textId="234D87B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FA2" w14:textId="705CAED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2F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1B8ECF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CFA" w14:textId="3E6746B3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DCFE" w14:textId="1B1016B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E4DF" w14:textId="53456F6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EBB" w14:textId="29D0CB3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8F2F" w14:textId="4A0FF6C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9F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7C990820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16228" w14:paraId="070F9B2A" w14:textId="77777777" w:rsidTr="00E16228">
        <w:tc>
          <w:tcPr>
            <w:tcW w:w="5000" w:type="pct"/>
            <w:gridSpan w:val="4"/>
            <w:vAlign w:val="center"/>
          </w:tcPr>
          <w:p w14:paraId="672EBCD8" w14:textId="7CC054E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E16228" w14:paraId="49E0B11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D5E" w14:textId="4BF77A0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6D61" w14:textId="701240B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C7A1" w14:textId="074A110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3777" w14:textId="3F7B7A3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360C1FF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3DC" w14:textId="0A32486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14F" w14:textId="461067D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2AFD" w14:textId="7E6B92F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1D33" w14:textId="7FF1157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6.0048</w:t>
            </w:r>
          </w:p>
        </w:tc>
      </w:tr>
      <w:tr w:rsidR="00E16228" w14:paraId="79B86E8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E114" w14:textId="3374F8F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EAF" w14:textId="298050A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123" w14:textId="3AA4167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E315" w14:textId="43FE218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1.038119</w:t>
            </w:r>
          </w:p>
        </w:tc>
      </w:tr>
      <w:tr w:rsidR="00E16228" w14:paraId="7516B34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C2E0" w14:textId="02E90BB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F67" w14:textId="4173C38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2F23" w14:textId="111FD2A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10F" w14:textId="0CE22B2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3.35785</w:t>
            </w:r>
          </w:p>
        </w:tc>
      </w:tr>
      <w:tr w:rsidR="00E16228" w14:paraId="100DEE7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9EB" w14:textId="0180EE4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FF5" w14:textId="4A418DA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DB3" w14:textId="4FE42F8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A1BE" w14:textId="0000875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0.336447</w:t>
            </w:r>
          </w:p>
        </w:tc>
      </w:tr>
      <w:tr w:rsidR="00E16228" w14:paraId="22D7BB9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BEC" w14:textId="4944346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7768" w14:textId="589BDF4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8CDF" w14:textId="6ED1DB5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3AC8" w14:textId="03D99BE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0.673139</w:t>
            </w:r>
          </w:p>
        </w:tc>
      </w:tr>
      <w:tr w:rsidR="00E16228" w14:paraId="641DC3A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A7B" w14:textId="64E8483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D7B" w14:textId="3E266E2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27A1" w14:textId="635D56D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46D" w14:textId="0ED858A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0.545415</w:t>
            </w:r>
          </w:p>
        </w:tc>
      </w:tr>
    </w:tbl>
    <w:p w14:paraId="51EB7CAC" w14:textId="77777777" w:rsidR="00E16228" w:rsidRPr="00E16228" w:rsidRDefault="00E16228" w:rsidP="00E16228">
      <w:pPr>
        <w:rPr>
          <w:color w:val="000000"/>
          <w:sz w:val="22"/>
        </w:rPr>
      </w:pPr>
    </w:p>
    <w:p w14:paraId="64D0B395" w14:textId="77777777" w:rsidR="00E16228" w:rsidRPr="00E16228" w:rsidRDefault="00E16228" w:rsidP="00E16228">
      <w:pPr>
        <w:rPr>
          <w:color w:val="000000"/>
          <w:sz w:val="22"/>
        </w:rPr>
      </w:pPr>
    </w:p>
    <w:p w14:paraId="793D792B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Выбросы по периоду: Холодный период (t&lt;-5)</w:t>
      </w:r>
    </w:p>
    <w:p w14:paraId="5E7072D3" w14:textId="77777777" w:rsidR="00E16228" w:rsidRPr="00E16228" w:rsidRDefault="00E16228" w:rsidP="00E16228">
      <w:pPr>
        <w:rPr>
          <w:b/>
          <w:color w:val="000000"/>
        </w:rPr>
      </w:pPr>
      <w:r w:rsidRPr="00E16228">
        <w:rPr>
          <w:color w:val="000000"/>
          <w:sz w:val="22"/>
        </w:rPr>
        <w:t xml:space="preserve">Температура воздуха за расчетный период, град. С, </w:t>
      </w:r>
      <w:r w:rsidRPr="00E16228">
        <w:rPr>
          <w:b/>
          <w:i/>
          <w:color w:val="000000"/>
          <w:sz w:val="22"/>
        </w:rPr>
        <w:t xml:space="preserve">T = </w:t>
      </w:r>
      <w:r w:rsidRPr="00E16228">
        <w:rPr>
          <w:b/>
          <w:color w:val="000000"/>
        </w:rPr>
        <w:t>0</w:t>
      </w:r>
    </w:p>
    <w:p w14:paraId="506D60B3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4611FF3D" w14:textId="77777777" w:rsidTr="00E16228">
        <w:tc>
          <w:tcPr>
            <w:tcW w:w="5000" w:type="pct"/>
            <w:gridSpan w:val="13"/>
          </w:tcPr>
          <w:p w14:paraId="60D77E37" w14:textId="3B799948" w:rsidR="00E16228" w:rsidRPr="00E16228" w:rsidRDefault="00E16228" w:rsidP="00E16228">
            <w:pPr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406D1F3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4E8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60DD996A" w14:textId="3928AAC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218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305361C2" w14:textId="6F4E539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97D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09DA18AF" w14:textId="2AEAF17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50A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0EF1B6D0" w14:textId="6DB9BB7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E6D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69FEF6BE" w14:textId="3065134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6D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754CC52A" w14:textId="0799328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DF6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1D34DCEA" w14:textId="0A15EAC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02F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100BABD7" w14:textId="23C2B11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E0B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2ACC1EBD" w14:textId="6A11FBC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3E1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73C40502" w14:textId="15977DB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217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0107302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42F3" w14:textId="0BCDDFA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1940" w14:textId="740A64C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9634" w14:textId="4DC8505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F639" w14:textId="18BDE99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BE6D" w14:textId="48B778E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DA5" w14:textId="41A7474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8D0" w14:textId="49677D6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2D2E" w14:textId="22430B9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31B3" w14:textId="011FC57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80C3" w14:textId="3AE84A5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F6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8BEC8C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3FE3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28F75AC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E4C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365CA71E" w14:textId="3462C15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6EB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1B83EA44" w14:textId="459CB30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85F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2EBEE74E" w14:textId="2767244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81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6CBC6271" w14:textId="3AE7745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247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1219715B" w14:textId="707CC3D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5D8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0FFD95A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0584" w14:textId="0E61FB6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5A37" w14:textId="5FF6AE4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D1D7" w14:textId="1588D06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E120" w14:textId="3CAFEDD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F0E" w14:textId="4445071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26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BF4F7E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156" w14:textId="7FD8915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0CA" w14:textId="324CD12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6956" w14:textId="4801C76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EDEB" w14:textId="074C61C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CF1" w14:textId="185036E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AF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42C4B6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160" w14:textId="5255024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4F5" w14:textId="224584E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FC1" w14:textId="6007AE3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1428" w14:textId="21B24A5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297" w14:textId="4FDAE2D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CF7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6203B4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C1A8" w14:textId="6D8EC2D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11D1" w14:textId="18D4DCB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2DA" w14:textId="3923231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A50" w14:textId="140599A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18E" w14:textId="35E33D0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D0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F41F83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DBB" w14:textId="50DBA96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2A3C" w14:textId="15FE850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2EB1" w14:textId="6042F2C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0F8B" w14:textId="036898D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4021" w14:textId="5EBBE35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CE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2C3F1B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44F" w14:textId="121D9E4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34E0" w14:textId="154EC41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37B1" w14:textId="09C68C1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2B43" w14:textId="20F8218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865" w14:textId="6A29DD4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6001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4A5AFCB1" w14:textId="1AF1FC6B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6C9DD778" w14:textId="77777777" w:rsidTr="00E16228">
        <w:tc>
          <w:tcPr>
            <w:tcW w:w="5000" w:type="pct"/>
            <w:gridSpan w:val="13"/>
          </w:tcPr>
          <w:p w14:paraId="59069563" w14:textId="7E6014F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E16228" w14:paraId="647C329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FC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12F4F4B3" w14:textId="10806C8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6E6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5A5C288E" w14:textId="3D19002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A9C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1C8CABE6" w14:textId="0328458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3BE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5BAB6800" w14:textId="1C26662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28D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59C1B2D9" w14:textId="7593B17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33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76F7096B" w14:textId="7AD2080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87A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7E313EDC" w14:textId="5D4348D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6F5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42457AD4" w14:textId="74783D1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26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7E85E90F" w14:textId="26FD78C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EC5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724AE0AD" w14:textId="289FA61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535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AD1409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A9D" w14:textId="78A7401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9FF" w14:textId="435363F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F7FB" w14:textId="712FB77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4B33" w14:textId="4E9DAF1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678" w14:textId="1253BA9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1CB7" w14:textId="3129D82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93E2" w14:textId="2D56D4F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4B9A" w14:textId="7735F94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0839" w14:textId="6CA8ECE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2BCE" w14:textId="27968C6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410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EF45D0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31D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6E63405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A69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270ADC7E" w14:textId="70A8312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05A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66B99D1F" w14:textId="48F7FB8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91E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79CD95CF" w14:textId="665CCB8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63C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5EF92773" w14:textId="10F9984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127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176B4D5B" w14:textId="6428E6B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691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5BC089F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9E09" w14:textId="047A91F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451" w14:textId="6D3E8F8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11F" w14:textId="14148C2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F6DC" w14:textId="7352704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C2B" w14:textId="3CAAADD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BAF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744B5C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D82C" w14:textId="11FF882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E70E" w14:textId="13167A9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BA1B" w14:textId="6068A39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9C97" w14:textId="29593B1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0D38" w14:textId="5F3D9E2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F84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7B553F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DE76" w14:textId="1261ED8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1262" w14:textId="51E2885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1850" w14:textId="7A948CA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7F51" w14:textId="2FE5AF5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207E" w14:textId="1984D5C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1F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AF54AD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4905" w14:textId="3F444B2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0D4" w14:textId="3A031FF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0F4" w14:textId="24EDD43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A59C" w14:textId="52F3367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2AC2" w14:textId="577E6AE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538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1578C4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D74E" w14:textId="26AD55F6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3DE" w14:textId="62C793D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7EE4" w14:textId="1D80426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E977" w14:textId="5C8131D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EA4" w14:textId="636170D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ED3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B38025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DD38" w14:textId="1EBF127C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59D" w14:textId="2334E61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8A76" w14:textId="3F6B6E9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412" w14:textId="177EBB8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0343" w14:textId="73EDCD2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EA6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7085ADAD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653083EE" w14:textId="77777777" w:rsidTr="00E16228">
        <w:tc>
          <w:tcPr>
            <w:tcW w:w="5000" w:type="pct"/>
            <w:gridSpan w:val="13"/>
          </w:tcPr>
          <w:p w14:paraId="4A381954" w14:textId="1142283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E16228" w14:paraId="1927C77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93B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035F7560" w14:textId="34874A9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05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00269A94" w14:textId="13ECC2F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EAF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6404C3CE" w14:textId="7CFFFC7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CAA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25D89DD7" w14:textId="1CA55DF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286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022C0778" w14:textId="67548DB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DEB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6E272935" w14:textId="4E69CFD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74C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6F64D34F" w14:textId="592DDC2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A47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0A0B749D" w14:textId="4FFA818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78D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748568B3" w14:textId="48E9E40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3CA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3D0E87AD" w14:textId="7BB635D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BA0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DD05A1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EA2F" w14:textId="6D1C9CA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C20" w14:textId="7DB1FE4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34D" w14:textId="30755E6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C59" w14:textId="21B4A46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710C" w14:textId="2A14330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47A" w14:textId="63F74A9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5B00" w14:textId="20F49C8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F10" w14:textId="6324D60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F56E" w14:textId="1734C51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54C8" w14:textId="5E7982F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2A3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8AA698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EC6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2C4A85E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944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4AD68BDF" w14:textId="4200ECA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4D5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23C0D563" w14:textId="74FAE8A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9D1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37C6F59B" w14:textId="7C74EF7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7D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66C90F73" w14:textId="2D13C6B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99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4A62AE4E" w14:textId="1A90BAB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C60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2F251E1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27E4" w14:textId="3E00C14F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3FDB" w14:textId="3E04C2D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68DC" w14:textId="57B2EB4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9184" w14:textId="05F9A9D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6DBD" w14:textId="55F6424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BE0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F1B4DB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E90" w14:textId="15825A4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FA14" w14:textId="44CD162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AD8" w14:textId="0AD6B16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388C" w14:textId="696085D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1CC" w14:textId="36FBAFF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AF2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589009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EFAC" w14:textId="13E8AD8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6143" w14:textId="6054B8A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7FD" w14:textId="2D3CBE8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078" w14:textId="0E651A8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339" w14:textId="57B87C3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46D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DBD4DF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822F" w14:textId="0265CD8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EA6" w14:textId="168AC67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D85" w14:textId="64EC272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71A5" w14:textId="52A62FC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0C0" w14:textId="4C83926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D3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596CF1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61A" w14:textId="4593D86F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C380" w14:textId="53E2F8C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0075" w14:textId="456FF8E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6531" w14:textId="73ACE91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6B9" w14:textId="4B763CF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73D0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AE5F8A6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CC1" w14:textId="7380D25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6F0" w14:textId="301346B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252" w14:textId="6E8D1AA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1B87" w14:textId="36450EC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78F" w14:textId="1255B1E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7A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2D3379A4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160B64FC" w14:textId="77777777" w:rsidTr="00E16228">
        <w:tc>
          <w:tcPr>
            <w:tcW w:w="5000" w:type="pct"/>
            <w:gridSpan w:val="13"/>
          </w:tcPr>
          <w:p w14:paraId="1169771E" w14:textId="4E2DDC0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E16228" w14:paraId="1462EF6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513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702D519B" w14:textId="418E942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AB5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15A0A6B1" w14:textId="6AEC1D4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B73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4F277FAF" w14:textId="7F2BB2C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39B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395A3CEF" w14:textId="7469EAF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389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Tv1,</w:t>
            </w:r>
          </w:p>
          <w:p w14:paraId="55E066ED" w14:textId="507A1CA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667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Tv1n,</w:t>
            </w:r>
          </w:p>
          <w:p w14:paraId="1CD98497" w14:textId="29A5752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32F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5FC05D4F" w14:textId="71C93A4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509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Tv2,</w:t>
            </w:r>
          </w:p>
          <w:p w14:paraId="71C89256" w14:textId="6B2D6A9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6F1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Tv2n,</w:t>
            </w:r>
          </w:p>
          <w:p w14:paraId="36A2EA00" w14:textId="69F9454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CB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22F7C61D" w14:textId="427FF91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FE4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73AC83B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AA8" w14:textId="3C45EBA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FA5F" w14:textId="616D6BE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D218" w14:textId="3DD19D1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DCC7" w14:textId="2D8548B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416" w14:textId="6D434C8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901" w14:textId="49DBABC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379" w14:textId="0B5A28A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D963" w14:textId="1CD607A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267" w14:textId="59EF5C1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16C" w14:textId="4EADC05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B6D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2763F7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26B7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4191544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D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710D7C83" w14:textId="7F5BC5D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36C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2D6E9AB0" w14:textId="2A4D6F1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CD2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07311766" w14:textId="5D4D7DB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72B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015B6625" w14:textId="00DD2EA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0C2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2A6A54DC" w14:textId="3608827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575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0DA3CCA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5B0C" w14:textId="5FF00A1A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59E" w14:textId="16C05E9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219" w14:textId="6CF983D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FA9" w14:textId="3B43F02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736C" w14:textId="385FE2C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596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094529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57C" w14:textId="7531FB8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447" w14:textId="198AF6C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467" w14:textId="032A2C0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B0BE" w14:textId="03E6D19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D06" w14:textId="4902922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B4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2D65FD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AB8" w14:textId="1527CAE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790" w14:textId="329F7C7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964E" w14:textId="2B76FA2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3AFA" w14:textId="0E67C65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069" w14:textId="3E2FFFF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82F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E4C6F7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E4C3" w14:textId="455BD5E8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DA64" w14:textId="6F2A044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0817" w14:textId="39F3710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B6C" w14:textId="4B4349B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4BBE" w14:textId="6F70ED1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C3C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845C6D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81AD" w14:textId="17E8FCB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75A" w14:textId="6032F80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AB0C" w14:textId="1E62FE3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62B" w14:textId="56BE4DC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E4B" w14:textId="5DB9C88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8C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D6A5010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99A7" w14:textId="728E686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1F2" w14:textId="5C4737A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F881" w14:textId="332F5A4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3A9" w14:textId="3AA7811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82B1" w14:textId="470FBEF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35E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3F3DB5B1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3125F6B4" w14:textId="77777777" w:rsidTr="00E16228">
        <w:tc>
          <w:tcPr>
            <w:tcW w:w="5000" w:type="pct"/>
            <w:gridSpan w:val="13"/>
          </w:tcPr>
          <w:p w14:paraId="5D701D6E" w14:textId="187626E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E16228" w14:paraId="48489F6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DC1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1AF56AE7" w14:textId="5317502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F32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5412D80A" w14:textId="6222A57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55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71F6D358" w14:textId="6632839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5EE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2516BD66" w14:textId="52908B2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0F50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746CB137" w14:textId="5B382E1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8C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08D78FE8" w14:textId="0DCFE9E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0D9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50B873BF" w14:textId="6A4E7693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899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4F3D56A1" w14:textId="396B8E4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E0E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7F313C12" w14:textId="1A732EE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814D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1EDA79B9" w14:textId="276D4CF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795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614115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7146" w14:textId="3AEA6B7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3763" w14:textId="4E2A39F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AA35" w14:textId="44FE318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738C" w14:textId="66BF443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F7D" w14:textId="52A7C31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000" w14:textId="08F471D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E7ED" w14:textId="24C13F0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676" w14:textId="249C6A5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1520" w14:textId="1FA7F07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B00" w14:textId="08C181F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17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61EBFC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A4F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2B88EA2E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874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466393E1" w14:textId="3E8CA23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43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752D0649" w14:textId="6661845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6776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5B571FC5" w14:textId="069AEA1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94F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386AAF25" w14:textId="001448F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76D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6FCDEB77" w14:textId="39A04C2F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29F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301785D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D30E" w14:textId="11760A6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CB2" w14:textId="7879087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7AA2" w14:textId="5645FC1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6E5" w14:textId="55E5EA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1F4" w14:textId="706AEDF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16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BCD2E2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63C" w14:textId="496FD5F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C7F" w14:textId="6270827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FAA" w14:textId="1149838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A31" w14:textId="4C48387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670B" w14:textId="09AA5C2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AE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BAAB37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5E10" w14:textId="6EB42C4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7E60" w14:textId="1114962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1EAA" w14:textId="5DD0827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7E9" w14:textId="232A39E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2C7" w14:textId="25FCBDA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1CF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4D30BD4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C3C1" w14:textId="61D93523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8AD3" w14:textId="64D8675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6D9D" w14:textId="5D01567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D2EB" w14:textId="175ECF4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6CD" w14:textId="2B4190AF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2C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2E014CD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935" w14:textId="398ABE0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E141" w14:textId="1AA936A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3CC7" w14:textId="68A1DD1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0AF" w14:textId="24AC697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A80" w14:textId="0556E27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1C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A2A4AB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97D" w14:textId="3380516D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FD7" w14:textId="5CC0965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ACE5" w14:textId="635570D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A52" w14:textId="5FD68FA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9AC" w14:textId="4552695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4F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AC69A9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9B47" w14:textId="1025E43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4D7" w14:textId="18B08C1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1F9" w14:textId="47FA0E3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CD71" w14:textId="5F011E7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5C0" w14:textId="48FB839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E74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7D98AD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41E" w14:textId="5FB05F54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EB3C" w14:textId="0C45F1B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2BB3" w14:textId="72567E9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FC4" w14:textId="7B42B4B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65D1" w14:textId="491C2FF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E742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50E1BA5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31B" w14:textId="7EB6846D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3D3E" w14:textId="3B034E3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7CF2" w14:textId="08DCA7A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87C" w14:textId="1418FF2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C35" w14:textId="1E00245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2AF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22F23B6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33B" w14:textId="41DECF1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314" w14:textId="1BBA8C6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0DA" w14:textId="5EAA15D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C30" w14:textId="3E15276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C3FB" w14:textId="4C94B69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4628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137F206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DCD" w14:textId="0F0A143D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1BB0" w14:textId="10B72A53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FD16" w14:textId="5DDF748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025" w14:textId="6086A96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D554" w14:textId="291E858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BF99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4E147DB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7F0B" w14:textId="318E96C5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BCD6" w14:textId="463AC0D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30B1" w14:textId="570581B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CB4" w14:textId="094E933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3EB" w14:textId="2671716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6DB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7436462B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E16228" w14:paraId="12C5C1DC" w14:textId="77777777" w:rsidTr="00E16228">
        <w:tc>
          <w:tcPr>
            <w:tcW w:w="5000" w:type="pct"/>
            <w:gridSpan w:val="13"/>
          </w:tcPr>
          <w:p w14:paraId="6CC3133B" w14:textId="47AADF7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E16228" w14:paraId="62F88DC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BCA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Dn,</w:t>
            </w:r>
          </w:p>
          <w:p w14:paraId="1D603FF5" w14:textId="1A4E831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D0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Nk,</w:t>
            </w:r>
          </w:p>
          <w:p w14:paraId="10825055" w14:textId="5283093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899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A</w:t>
            </w:r>
          </w:p>
          <w:p w14:paraId="72507470" w14:textId="08044DE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3E7F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Nk1</w:t>
            </w:r>
          </w:p>
          <w:p w14:paraId="138FE94C" w14:textId="686B7DD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6A1B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L1,</w:t>
            </w:r>
          </w:p>
          <w:p w14:paraId="12F5BEC9" w14:textId="65E178B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B49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L1n,</w:t>
            </w:r>
          </w:p>
          <w:p w14:paraId="78A4E501" w14:textId="12576014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685A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Txs,</w:t>
            </w:r>
          </w:p>
          <w:p w14:paraId="68F25C35" w14:textId="02C62AA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DBC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L2,</w:t>
            </w:r>
          </w:p>
          <w:p w14:paraId="34C85F68" w14:textId="591CB41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5BE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L2n,</w:t>
            </w:r>
          </w:p>
          <w:p w14:paraId="0600DFD1" w14:textId="7A64ECDA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D9B7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Txm,</w:t>
            </w:r>
          </w:p>
          <w:p w14:paraId="6A970FE4" w14:textId="2D5436AB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9C28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65CF5E7C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FD63" w14:textId="5F68B4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E5A" w14:textId="4EEA432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362A" w14:textId="0C1FD5A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94A" w14:textId="3C53A23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FEC" w14:textId="6F82BCD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6183" w14:textId="0593926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D71" w14:textId="0964042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152" w14:textId="5CFF653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7A3" w14:textId="4CDAD92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1AD" w14:textId="02C995C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F56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3DF63D9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3E8" w14:textId="7777777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</w:p>
        </w:tc>
      </w:tr>
      <w:tr w:rsidR="00E16228" w14:paraId="3DF0FC27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58B4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ЗВ</w:t>
            </w:r>
          </w:p>
          <w:p w14:paraId="7D1F1BAD" w14:textId="6106323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D1CE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Mxx,</w:t>
            </w:r>
          </w:p>
          <w:p w14:paraId="2D75B90E" w14:textId="39FBA76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DE32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Ml,</w:t>
            </w:r>
          </w:p>
          <w:p w14:paraId="184915A5" w14:textId="06F8D4A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6503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г/с</w:t>
            </w:r>
          </w:p>
          <w:p w14:paraId="46D02053" w14:textId="1302856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B0D5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т/год</w:t>
            </w:r>
          </w:p>
          <w:p w14:paraId="3974F1A3" w14:textId="49C109B1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B9C1" w14:textId="77777777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E16228" w14:paraId="2EA552C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0CBC" w14:textId="17649ED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4B6E" w14:textId="0A2F5B95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B193" w14:textId="55D907B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C7D" w14:textId="020903B8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90D9" w14:textId="2EE06B5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9977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7AB37F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8766" w14:textId="4E8FDF31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383" w14:textId="0072456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122A" w14:textId="3ADE2C4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AC7A" w14:textId="78559D2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847" w14:textId="077A9BB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025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B83AE4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88DF" w14:textId="05C22142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861C" w14:textId="0382827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BBA" w14:textId="40D416D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CA5" w14:textId="237D7A3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D2F9" w14:textId="1FC5913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AAA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6BE42CD5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7F5" w14:textId="2B98D12E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A507" w14:textId="209D9779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AE8" w14:textId="58C8B48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4D6C" w14:textId="26C37CE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DFD4" w14:textId="349AC70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FAD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0799187F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A13B" w14:textId="174D8599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C12" w14:textId="140B00A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1BC0" w14:textId="052581E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6D17" w14:textId="0AF5565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B1D" w14:textId="00FDC57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969F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  <w:tr w:rsidR="00E16228" w14:paraId="76867B4A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143" w14:textId="2034B6E0" w:rsidR="00E16228" w:rsidRPr="00E16228" w:rsidRDefault="00E16228" w:rsidP="00E16228">
            <w:pPr>
              <w:jc w:val="center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12C" w14:textId="215885E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833D" w14:textId="5C165A5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9779" w14:textId="6094B0D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E67" w14:textId="435218C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045" w14:textId="77777777" w:rsidR="00E16228" w:rsidRPr="00E16228" w:rsidRDefault="00E16228" w:rsidP="00E16228">
            <w:pPr>
              <w:rPr>
                <w:color w:val="000000"/>
                <w:sz w:val="22"/>
              </w:rPr>
            </w:pPr>
          </w:p>
        </w:tc>
      </w:tr>
    </w:tbl>
    <w:p w14:paraId="40F1BAEF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E16228" w14:paraId="47A6F8E9" w14:textId="77777777" w:rsidTr="00E16228">
        <w:tc>
          <w:tcPr>
            <w:tcW w:w="5000" w:type="pct"/>
            <w:gridSpan w:val="4"/>
            <w:vAlign w:val="center"/>
          </w:tcPr>
          <w:p w14:paraId="6C59AF4C" w14:textId="6BA7D7B0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E16228" w14:paraId="7B7ED8A4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0A33" w14:textId="4C49F8E6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F535" w14:textId="4CDE69FE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D24F" w14:textId="0B951855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BA8" w14:textId="71D32D4C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277540C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514" w14:textId="5843280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7354" w14:textId="236275B2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6CC" w14:textId="134A0482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4352" w14:textId="199BB6B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6.50199</w:t>
            </w:r>
          </w:p>
        </w:tc>
      </w:tr>
      <w:tr w:rsidR="00E16228" w14:paraId="16B4C973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8DAB" w14:textId="30A10111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510" w14:textId="2BB2BD2C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CA3" w14:textId="03100C3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A3BA" w14:textId="19B15B8C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1.127133</w:t>
            </w:r>
          </w:p>
        </w:tc>
      </w:tr>
      <w:tr w:rsidR="00E16228" w14:paraId="20B0CAA1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C6DA" w14:textId="395A529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7607" w14:textId="591F2500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ECC5" w14:textId="1ADB490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FB8" w14:textId="698DEEE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3.088966</w:t>
            </w:r>
          </w:p>
        </w:tc>
      </w:tr>
      <w:tr w:rsidR="00E16228" w14:paraId="7FC30A12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389" w14:textId="7866612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3F7" w14:textId="0AAAF94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25D" w14:textId="5C2AE5D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623" w14:textId="74C09EB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0.4563156</w:t>
            </w:r>
          </w:p>
        </w:tc>
      </w:tr>
      <w:tr w:rsidR="00E16228" w14:paraId="3179D438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1FA4" w14:textId="29CF244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675" w14:textId="0AAFEA5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12F6" w14:textId="19BE2C67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D1D" w14:textId="2FBA3D9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0.758592</w:t>
            </w:r>
          </w:p>
        </w:tc>
      </w:tr>
      <w:tr w:rsidR="00E16228" w14:paraId="68F3DD69" w14:textId="77777777" w:rsidTr="00E162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E2A6" w14:textId="6E81E24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DBF0" w14:textId="07D2B58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3AB" w14:textId="398AE013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738D" w14:textId="1FC2FF3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0.502257</w:t>
            </w:r>
          </w:p>
        </w:tc>
      </w:tr>
    </w:tbl>
    <w:p w14:paraId="09E5E10B" w14:textId="77777777" w:rsidR="00E16228" w:rsidRPr="00E16228" w:rsidRDefault="00E16228" w:rsidP="00E16228">
      <w:pPr>
        <w:rPr>
          <w:color w:val="000000"/>
          <w:sz w:val="22"/>
        </w:rPr>
      </w:pPr>
    </w:p>
    <w:p w14:paraId="4FE57A82" w14:textId="77777777" w:rsidR="00E16228" w:rsidRPr="00E16228" w:rsidRDefault="00E16228" w:rsidP="00E16228">
      <w:pPr>
        <w:rPr>
          <w:color w:val="000000"/>
          <w:sz w:val="22"/>
        </w:rPr>
      </w:pPr>
    </w:p>
    <w:p w14:paraId="6DA8547C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ИТОГО ВЫБРОСЫ ОТ СТОЯНКИ АВТОМОБИЛЕЙ</w:t>
      </w:r>
    </w:p>
    <w:p w14:paraId="2EE194C2" w14:textId="77777777" w:rsidR="00E16228" w:rsidRPr="00E16228" w:rsidRDefault="00E16228" w:rsidP="00E16228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E16228" w14:paraId="20EAE9EE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5E76" w14:textId="6F1D0B2D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8A23" w14:textId="4842B4A2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689" w14:textId="42188B49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7F7F" w14:textId="42A44098" w:rsidR="00E16228" w:rsidRPr="00E16228" w:rsidRDefault="00E16228" w:rsidP="00E1622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E1622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E16228" w14:paraId="086452FA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B1F" w14:textId="0BD007E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028" w14:textId="46CCF766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DF4" w14:textId="403BD7E6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0EF" w14:textId="52D67635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9.804952</w:t>
            </w:r>
          </w:p>
        </w:tc>
      </w:tr>
      <w:tr w:rsidR="00E16228" w14:paraId="04241F2E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71F" w14:textId="78CCEB38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C3C" w14:textId="6868B66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9D3" w14:textId="142B9A2B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6D4" w14:textId="67C60EE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1.5933047</w:t>
            </w:r>
          </w:p>
        </w:tc>
      </w:tr>
      <w:tr w:rsidR="00E16228" w14:paraId="414700F4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680" w14:textId="5BFC6B4D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898" w14:textId="7DAD60EE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081E" w14:textId="7F6C833E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7C7" w14:textId="00F3DA3D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1.2407456</w:t>
            </w:r>
          </w:p>
        </w:tc>
      </w:tr>
      <w:tr w:rsidR="00E16228" w14:paraId="3BD9CEC7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B91A" w14:textId="2DDE843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E0F" w14:textId="4C83A067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39B4" w14:textId="70AD688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8994" w14:textId="478F1BF1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2.179532</w:t>
            </w:r>
          </w:p>
        </w:tc>
      </w:tr>
      <w:tr w:rsidR="00E16228" w14:paraId="557BCD73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6E26" w14:textId="0985A134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6C97" w14:textId="6685F4FF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BA9C" w14:textId="3C14C1D0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CD8F" w14:textId="035C26FA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18.93932</w:t>
            </w:r>
          </w:p>
        </w:tc>
      </w:tr>
      <w:tr w:rsidR="00E16228" w14:paraId="0CC5EE5C" w14:textId="77777777" w:rsidTr="00E1622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F9B" w14:textId="2056099A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FAC7" w14:textId="1FBB2C0B" w:rsidR="00E16228" w:rsidRPr="00E16228" w:rsidRDefault="00E16228" w:rsidP="00E16228">
            <w:pPr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CAC" w14:textId="6A956654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6F0" w14:textId="00839789" w:rsidR="00E16228" w:rsidRPr="00E16228" w:rsidRDefault="00E16228" w:rsidP="00E16228">
            <w:pPr>
              <w:jc w:val="right"/>
              <w:rPr>
                <w:color w:val="000000"/>
                <w:sz w:val="22"/>
              </w:rPr>
            </w:pPr>
            <w:r w:rsidRPr="00E16228">
              <w:rPr>
                <w:color w:val="000000"/>
                <w:sz w:val="22"/>
              </w:rPr>
              <w:t>3.293335</w:t>
            </w:r>
          </w:p>
        </w:tc>
      </w:tr>
    </w:tbl>
    <w:p w14:paraId="0ECC9498" w14:textId="6DBE0C0F" w:rsidR="00E16228" w:rsidRPr="00E16228" w:rsidRDefault="00E16228" w:rsidP="00E16228">
      <w:pPr>
        <w:rPr>
          <w:color w:val="000000"/>
          <w:sz w:val="22"/>
        </w:rPr>
      </w:pPr>
    </w:p>
    <w:p w14:paraId="29378C30" w14:textId="77777777" w:rsidR="00E16228" w:rsidRPr="00E16228" w:rsidRDefault="00E16228" w:rsidP="00E16228">
      <w:pPr>
        <w:rPr>
          <w:color w:val="000000"/>
          <w:sz w:val="22"/>
        </w:rPr>
      </w:pPr>
    </w:p>
    <w:p w14:paraId="3C73720E" w14:textId="77777777" w:rsidR="00E16228" w:rsidRPr="00E16228" w:rsidRDefault="00E16228" w:rsidP="00E16228">
      <w:pPr>
        <w:rPr>
          <w:color w:val="000000"/>
          <w:sz w:val="22"/>
        </w:rPr>
      </w:pPr>
      <w:r w:rsidRPr="00E16228">
        <w:rPr>
          <w:color w:val="000000"/>
          <w:sz w:val="22"/>
        </w:rPr>
        <w:t>Максимальные разовые выбросы достигнуты в холодный период</w:t>
      </w:r>
    </w:p>
    <w:p w14:paraId="65089C69" w14:textId="77777777" w:rsidR="00E16228" w:rsidRPr="00E16228" w:rsidRDefault="00E16228" w:rsidP="00E16228">
      <w:pPr>
        <w:rPr>
          <w:color w:val="000000"/>
          <w:sz w:val="22"/>
        </w:rPr>
      </w:pPr>
    </w:p>
    <w:p w14:paraId="464DAA76" w14:textId="77777777" w:rsidR="00E16228" w:rsidRPr="00E16228" w:rsidRDefault="00E16228" w:rsidP="00E16228">
      <w:pPr>
        <w:rPr>
          <w:b/>
          <w:i/>
          <w:color w:val="000000"/>
          <w:sz w:val="22"/>
        </w:rPr>
      </w:pPr>
    </w:p>
    <w:p w14:paraId="1AABEC97" w14:textId="1665467B" w:rsidR="00E16228" w:rsidRPr="00E16228" w:rsidRDefault="00E16228" w:rsidP="00E16228">
      <w:pPr>
        <w:jc w:val="center"/>
        <w:rPr>
          <w:color w:val="000000"/>
          <w:sz w:val="22"/>
        </w:rPr>
      </w:pPr>
    </w:p>
    <w:sectPr w:rsidR="00E16228" w:rsidRPr="00E16228" w:rsidSect="00E16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14CDA" w14:textId="77777777" w:rsidR="008273F4" w:rsidRDefault="008273F4" w:rsidP="00E16228">
      <w:r>
        <w:separator/>
      </w:r>
    </w:p>
  </w:endnote>
  <w:endnote w:type="continuationSeparator" w:id="0">
    <w:p w14:paraId="7D138862" w14:textId="77777777" w:rsidR="008273F4" w:rsidRDefault="008273F4" w:rsidP="00E16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D7574" w14:textId="77777777" w:rsidR="00E16228" w:rsidRDefault="00E162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7A61C" w14:textId="77777777" w:rsidR="00E16228" w:rsidRDefault="00E1622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8083" w14:textId="77777777" w:rsidR="00E16228" w:rsidRDefault="00E162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43FF" w14:textId="77777777" w:rsidR="008273F4" w:rsidRDefault="008273F4" w:rsidP="00E16228">
      <w:r>
        <w:separator/>
      </w:r>
    </w:p>
  </w:footnote>
  <w:footnote w:type="continuationSeparator" w:id="0">
    <w:p w14:paraId="368EB072" w14:textId="77777777" w:rsidR="008273F4" w:rsidRDefault="008273F4" w:rsidP="00E16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1E7C" w14:textId="77777777" w:rsidR="00E16228" w:rsidRDefault="00E162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F15C" w14:textId="77777777" w:rsidR="00E16228" w:rsidRDefault="00E1622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1C2DC" w14:textId="77777777" w:rsidR="00E16228" w:rsidRDefault="00E16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28"/>
    <w:rsid w:val="004D6064"/>
    <w:rsid w:val="008273F4"/>
    <w:rsid w:val="008B36B4"/>
    <w:rsid w:val="00C4352D"/>
    <w:rsid w:val="00E1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F8FC8"/>
  <w15:chartTrackingRefBased/>
  <w15:docId w15:val="{00DA2955-1FC7-42AB-B2F8-4BBF2C9F4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2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228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E162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622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K8KP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AX0K8KPT</Template>
  <TotalTime>0</TotalTime>
  <Pages>1</Pages>
  <Words>32027</Words>
  <Characters>182555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2025-10-17T04:33:00Z</dcterms:created>
  <dcterms:modified xsi:type="dcterms:W3CDTF">2025-10-17T04:33:00Z</dcterms:modified>
</cp:coreProperties>
</file>